
<file path=[Content_Types].xml><?xml version="1.0" encoding="utf-8"?>
<Types xmlns="http://schemas.openxmlformats.org/package/2006/content-types">
  <Default Extension="bin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tag w:val="{&quot;templafy&quot;:{&quot;assetId&quot;:&quot;638091327520264832&quot;,&quot;textElementPlaceholderName&quot;:&quot;TextElement2&quot;,&quot;replaceOnUpdate&quot;:false,&quot;type&quot;:&quot;textElement&quot;}}"/>
        <w:id w:val="1916664427"/>
        <w:placeholder>
          <w:docPart w:val="F873AB625C374E4CB1A156C7F9113A92"/>
        </w:placeholder>
      </w:sdtPr>
      <w:sdtContent>
        <w:p w:rsidR="00C274BF" w:rsidRDefault="00FF3E88" w14:paraId="058966A6" w14:textId="7323A288">
          <w:r>
            <w:t xml:space="preserve">Tekstelement keuze </w:t>
          </w:r>
          <w:r w:rsidR="00905CEE">
            <w:t>NNPNP</w:t>
          </w:r>
        </w:p>
      </w:sdtContent>
    </w:sdt>
    <w:p w:rsidR="0024510A" w:rsidRDefault="0024510A" w14:paraId="0333A4DB" w14:textId="2AAD381A"/>
    <w:sdt>
      <w:sdtPr>
        <w:alias w:val="textElement"/>
        <w:tag w:val="{&quot;templafy&quot;:{&quot;assetId&quot;:&quot;{{Form.GeefAanWatVanToepassingIs.AssetId}}&quot;,&quot;replaceOnUpdate&quot;:false,&quot;type&quot;:&quot;textElement&quot;,&quot;textElementPlaceholderName&quot;:&quot;TextElement6&quot;}}"/>
        <w:id w:val="523988083"/>
        <w:placeholder>
          <w:docPart w:val="EF6CAE93937D42499B953966A73926E7"/>
        </w:placeholder>
        <w:showingPlcHdr/>
      </w:sdtPr>
      <w:sdtContent>
        <w:p w:rsidR="00AB33F2" w:rsidRDefault="00C74BF9" w14:paraId="524E00F5" w14:textId="52D62BF5">
          <w:r w:rsidRPr="000A7028">
            <w:rPr>
              <w:rStyle w:val="Tekstvantijdelijkeaanduiding"/>
            </w:rPr>
            <w:t>Gevolge</w:t>
          </w:r>
        </w:p>
      </w:sdtContent>
    </w:sdt>
    <w:sdt>
      <w:sdtPr>
        <w:alias w:val="textElement"/>
        <w:tag w:val="{&quot;templafy&quot;:{&quot;assetId&quot;:&quot;{{Form.WelkePeriodeIsVanToepassing.AssetId}}&quot;,&quot;replaceOnUpdate&quot;:true,&quot;type&quot;:&quot;textElement&quot;,&quot;textElementPlaceholderName&quot;:&quot;TextElement7&quot;}}"/>
        <w:id w:val="-1213263830"/>
        <w:placeholder>
          <w:docPart w:val="1C8B35CAE3B44456A10B70BF22C6FE84"/>
        </w:placeholder>
        <w:showingPlcHdr/>
      </w:sdtPr>
      <w:sdtContent>
        <w:p w:rsidR="00AB33F2" w:rsidRDefault="00C74BF9" w14:paraId="27FD1138" w14:textId="2B1DD17F">
          <w:r w:rsidRPr="000A7028">
            <w:rPr>
              <w:rStyle w:val="Tekstvantijdelijkeaanduiding"/>
            </w:rPr>
            <w:t>Periode</w:t>
          </w:r>
        </w:p>
      </w:sdtContent>
    </w:sdt>
    <w:sdt>
      <w:sdtPr>
        <w:alias w:val="textElement"/>
        <w:tag w:val="{&quot;templafy&quot;:{&quot;assetId&quot;:&quot;{{Form.IsErMeervoudigOnderhandsAanbesteed.AssetId}}&quot;,&quot;replaceOnUpdate&quot;:true,&quot;type&quot;:&quot;textElement&quot;,&quot;textElementPlaceholderName&quot;:&quot;TextElement8&quot;}}"/>
        <w:id w:val="-818570917"/>
        <w:placeholder>
          <w:docPart w:val="51A37C82DEF8499B85429C6E2926592F"/>
        </w:placeholder>
        <w:showingPlcHdr/>
      </w:sdtPr>
      <w:sdtContent>
        <w:p w:rsidR="00C74BF9" w:rsidRDefault="00C74BF9" w14:paraId="7B5C5B96" w14:textId="5A00E457">
          <w:r w:rsidRPr="000A7028">
            <w:rPr>
              <w:rStyle w:val="Tekstvantijdelijkeaanduiding"/>
            </w:rPr>
            <w:t>Aanbesteed</w:t>
          </w:r>
        </w:p>
      </w:sdtContent>
    </w:sdt>
    <w:p w:rsidRPr="00FE4D74" w:rsidR="009F04D5" w:rsidP="009F04D5" w:rsidRDefault="009F04D5" w14:paraId="63E713CC" w14:textId="77777777">
      <w:pPr>
        <w:spacing w:line="300" w:lineRule="auto"/>
        <w:rPr>
          <w:b/>
        </w:rPr>
      </w:pPr>
      <w:r w:rsidRPr="00FE4D74">
        <w:rPr>
          <w:b/>
        </w:rPr>
        <w:t>Omschrijving</w:t>
      </w:r>
    </w:p>
    <w:sdt>
      <w:sdtPr>
        <w:alias w:val="{{Form.GeefEenOmschrijving}}"/>
        <w:tag w:val="{&quot;templafy&quot;:{&quot;binding&quot;:&quot;{{Form.GeefEenOmschrijving}}&quot;,&quot;visibility&quot;:&quot;&quot;,&quot;disableUpdates&quot;:false,&quot;removeAndKeepContent&quot;:false,&quot;type&quot;:&quot;text&quot;}}"/>
        <w:id w:val="1857069457"/>
        <w:placeholder>
          <w:docPart w:val="22C145B065A84A3B8FAF62F909AD0DFA"/>
        </w:placeholder>
        <w:showingPlcHdr/>
      </w:sdtPr>
      <w:sdtContent>
        <w:p w:rsidR="009F04D5" w:rsidP="009F04D5" w:rsidRDefault="009F04D5" w14:paraId="32EF5E30" w14:textId="7A45A70B">
          <w:pPr>
            <w:spacing w:line="300" w:lineRule="auto"/>
          </w:pPr>
          <w:r w:rsidRPr="00F60EBD">
            <w:rPr>
              <w:rStyle w:val="Tekstvantijdelijkeaanduiding"/>
            </w:rPr>
            <w:t>GeefEenOmschrijving</w:t>
          </w:r>
        </w:p>
      </w:sdtContent>
    </w:sdt>
    <w:sdt>
      <w:sdtPr>
        <w:alias w:val="textElement"/>
        <w:tag w:val="{&quot;templafy&quot;:{&quot;assetId&quot;:&quot;{{Form.WerkJeBijAEOfIborEnHeeftDeOpdrachtBetrekkingOpDeBasisRegistratieOndergrondBro.AssetId}}&quot;,&quot;replaceOnUpdate&quot;:true,&quot;type&quot;:&quot;textElement&quot;,&quot;textElementPlaceholderName&quot;:&quot;TextElement4&quot;}}"/>
        <w:id w:val="-22953036"/>
        <w:placeholder>
          <w:docPart w:val="318F57638493456F9F4BC3C82FF31FCC"/>
        </w:placeholder>
        <w:showingPlcHdr/>
      </w:sdtPr>
      <w:sdtContent>
        <w:p w:rsidR="009F04D5" w:rsidP="009F04D5" w:rsidRDefault="00564E8D" w14:paraId="23FD328D" w14:textId="6FE88EC3">
          <w:pPr>
            <w:spacing w:line="300" w:lineRule="auto"/>
          </w:pPr>
          <w:r w:rsidRPr="003B7254">
            <w:rPr>
              <w:rStyle w:val="Tekstvantijdelijkeaanduiding"/>
            </w:rPr>
            <w:t>Wet Bro</w:t>
          </w:r>
        </w:p>
      </w:sdtContent>
    </w:sdt>
    <w:p w:rsidRPr="00760324" w:rsidR="009F04D5" w:rsidP="009F04D5" w:rsidRDefault="009F04D5" w14:paraId="43892044" w14:textId="77777777">
      <w:pPr>
        <w:spacing w:line="300" w:lineRule="auto"/>
        <w:rPr>
          <w:b/>
        </w:rPr>
      </w:pPr>
      <w:r w:rsidRPr="00760324">
        <w:rPr>
          <w:b/>
        </w:rPr>
        <w:t>Kosten</w:t>
      </w:r>
      <w:r>
        <w:rPr>
          <w:b/>
        </w:rPr>
        <w:t xml:space="preserve"> &amp; inkoopvoorwaarden</w:t>
      </w:r>
    </w:p>
    <w:p w:rsidR="009F04D5" w:rsidP="009F04D5" w:rsidRDefault="009F04D5" w14:paraId="7EA7B0C2" w14:textId="3DAEFA59">
      <w:pPr>
        <w:spacing w:line="300" w:lineRule="auto"/>
        <w:rPr>
          <w:rFonts w:cs="Arial"/>
        </w:rPr>
      </w:pPr>
      <w:r>
        <w:t xml:space="preserve">U voert de opdracht uit </w:t>
      </w:r>
      <w:r w:rsidRPr="005145BC">
        <w:t xml:space="preserve">voor een bedrag van </w:t>
      </w:r>
      <w:r w:rsidR="001C7BF4">
        <w:t xml:space="preserve">€ </w:t>
      </w:r>
      <w:sdt>
        <w:sdtPr>
          <w:alias w:val="{{Form.Bedrag}}"/>
          <w:tag w:val="{&quot;templafy&quot;:{&quot;binding&quot;:&quot;{{Form.Bedrag}}&quot;,&quot;visibility&quot;:&quot;&quot;,&quot;disableUpdates&quot;:false,&quot;removeAndKeepContent&quot;:false,&quot;type&quot;:&quot;text&quot;}}"/>
          <w:id w:val="2050874387"/>
          <w:placeholder>
            <w:docPart w:val="4783FC4EDC0E456C8D5779329A7E4130"/>
          </w:placeholder>
          <w:showingPlcHdr/>
        </w:sdtPr>
        <w:sdtContent>
          <w:r w:rsidRPr="003B7254" w:rsidR="001C7BF4">
            <w:rPr>
              <w:rStyle w:val="Tekstvantijdelijkeaanduiding"/>
            </w:rPr>
            <w:t>Bedrag</w:t>
          </w:r>
        </w:sdtContent>
      </w:sdt>
      <w:r>
        <w:t xml:space="preserve">. </w:t>
      </w:r>
      <w:r w:rsidRPr="005145BC">
        <w:t>Dit bedrag is exclusief btw.</w:t>
      </w:r>
      <w:r>
        <w:t xml:space="preserve"> Voor deze opdracht gelden de volgende inkoopvoorwaarden:</w:t>
      </w:r>
      <w:r w:rsidRPr="00AB7A7B">
        <w:rPr>
          <w:rFonts w:cs="Arial"/>
        </w:rPr>
        <w:t xml:space="preserve"> </w:t>
      </w:r>
      <w:sdt>
        <w:sdtPr>
          <w:rPr>
            <w:rFonts w:cs="Arial"/>
          </w:rPr>
          <w:alias w:val="{{Form.MaakEenKeuzeVoorDeVoorwaarden.Name}}"/>
          <w:tag w:val="{&quot;templafy&quot;:{&quot;binding&quot;:&quot;{{Form.MaakEenKeuzeVoorDeVoorwaarden.Name}}&quot;,&quot;visibility&quot;:&quot;&quot;,&quot;disableUpdates&quot;:false,&quot;removeAndKeepContent&quot;:false,&quot;type&quot;:&quot;text&quot;}}"/>
          <w:id w:val="-85620347"/>
          <w:placeholder>
            <w:docPart w:val="E4AACCEA21A44562A68CC1CFC2CC6841"/>
          </w:placeholder>
          <w:showingPlcHdr/>
        </w:sdtPr>
        <w:sdtContent>
          <w:r w:rsidRPr="003B7254" w:rsidR="001C7BF4">
            <w:rPr>
              <w:rStyle w:val="Tekstvantijdelijkeaanduiding"/>
            </w:rPr>
            <w:t>MaakEenKeuzeVoorDeVoorwaarden.Name</w:t>
          </w:r>
        </w:sdtContent>
      </w:sdt>
      <w:r>
        <w:rPr>
          <w:rFonts w:cs="Arial"/>
        </w:rPr>
        <w:t>. U</w:t>
      </w:r>
      <w:r w:rsidRPr="00AB7A7B">
        <w:rPr>
          <w:rFonts w:cs="Arial"/>
        </w:rPr>
        <w:t xml:space="preserve">w </w:t>
      </w:r>
      <w:r>
        <w:rPr>
          <w:rFonts w:cs="Arial"/>
        </w:rPr>
        <w:t xml:space="preserve">eventuele </w:t>
      </w:r>
      <w:r w:rsidRPr="00AB7A7B">
        <w:rPr>
          <w:rFonts w:cs="Arial"/>
        </w:rPr>
        <w:t>voorwaarden worden nadru</w:t>
      </w:r>
      <w:r w:rsidRPr="00E872CF">
        <w:rPr>
          <w:rFonts w:cs="Arial"/>
        </w:rPr>
        <w:t>kkelijk van de hand gewezen.</w:t>
      </w:r>
    </w:p>
    <w:sdt>
      <w:sdtPr>
        <w:rPr>
          <w:b/>
        </w:rPr>
        <w:alias w:val="group"/>
        <w:tag w:val="{&quot;templafy&quot;:{&quot;visibility&quot;:&quot;{{IfElse(Equals(Form.AlsUNogOverigeInformatieHeeftKunUDieHierKwijt, \&quot;\&quot;), VisibilityType.Hidden, VisibilityType.Visible)}}&quot;,&quot;disableUpdates&quot;:false,&quot;type&quot;:&quot;group&quot;}}"/>
        <w:id w:val="1625431483"/>
        <w:placeholder>
          <w:docPart w:val="39F63557CD8E4B3198FF049A39D79F88"/>
        </w:placeholder>
      </w:sdtPr>
      <w:sdtContent>
        <w:sdt>
          <w:sdtPr>
            <w:rPr>
              <w:b/>
            </w:rPr>
            <w:alias w:val="{{Form.AlsUNogOverigeInformatieHeeftKunUDieHierKwijt}}"/>
            <w:tag w:val="{&quot;templafy&quot;:{&quot;binding&quot;:&quot;{{Form.AlsUNogOverigeInformatieHeeftKunUDieHierKwijt}}&quot;,&quot;visibility&quot;:&quot;&quot;,&quot;disableUpdates&quot;:false,&quot;removeAndKeepContent&quot;:false,&quot;type&quot;:&quot;text&quot;}}"/>
            <w:id w:val="46663257"/>
            <w:placeholder>
              <w:docPart w:val="C51B6D503A9641E7BDE8F356B93F3ECC"/>
            </w:placeholder>
            <w:showingPlcHdr/>
          </w:sdtPr>
          <w:sdtContent>
            <w:p w:rsidR="001C7BF4" w:rsidP="009F04D5" w:rsidRDefault="001C7BF4" w14:paraId="57D4BEAA" w14:textId="4323DC1B">
              <w:pPr>
                <w:spacing w:line="300" w:lineRule="auto"/>
                <w:rPr>
                  <w:b/>
                </w:rPr>
              </w:pPr>
              <w:r w:rsidRPr="003B7254">
                <w:rPr>
                  <w:rStyle w:val="Tekstvantijdelijkeaanduiding"/>
                </w:rPr>
                <w:t>AlsUNogOverigeInformatieHeeftKunUDieHierKwijt</w:t>
              </w:r>
            </w:p>
          </w:sdtContent>
        </w:sdt>
      </w:sdtContent>
    </w:sdt>
    <w:p w:rsidR="00657CF2" w:rsidP="009F04D5" w:rsidRDefault="00657CF2" w14:paraId="458A4E1C" w14:textId="77777777">
      <w:pPr>
        <w:spacing w:line="300" w:lineRule="auto"/>
        <w:rPr>
          <w:b/>
        </w:rPr>
      </w:pPr>
    </w:p>
    <w:p w:rsidR="009F04D5" w:rsidP="009F04D5" w:rsidRDefault="009F04D5" w14:paraId="45EB6803" w14:textId="51BFC8E1">
      <w:pPr>
        <w:spacing w:line="300" w:lineRule="auto"/>
        <w:rPr>
          <w:b/>
        </w:rPr>
      </w:pPr>
      <w:r w:rsidRPr="00D76BFF">
        <w:rPr>
          <w:b/>
        </w:rPr>
        <w:t>Factureren</w:t>
      </w:r>
    </w:p>
    <w:p w:rsidR="009F04D5" w:rsidP="009F04D5" w:rsidRDefault="009F04D5" w14:paraId="73020904" w14:textId="77777777">
      <w:pPr>
        <w:spacing w:line="300" w:lineRule="auto"/>
        <w:rPr>
          <w:b/>
        </w:rPr>
      </w:pPr>
      <w:r>
        <w:t>Om uw factuur in behandeling te kunnen nemen vragen wij uw aandacht voor het volgende:</w:t>
      </w:r>
    </w:p>
    <w:p w:rsidRPr="00D76BFF" w:rsidR="009F04D5" w:rsidP="009F04D5" w:rsidRDefault="009F04D5" w14:paraId="3020CBB3" w14:textId="77777777">
      <w:pPr>
        <w:pStyle w:val="Lijstalinea"/>
        <w:numPr>
          <w:ilvl w:val="0"/>
          <w:numId w:val="1"/>
        </w:numPr>
        <w:spacing w:line="300" w:lineRule="auto"/>
        <w:rPr>
          <w:rFonts w:cs="Arial"/>
          <w:b/>
        </w:rPr>
      </w:pPr>
      <w:r w:rsidRPr="00D76BFF">
        <w:rPr>
          <w:rFonts w:cs="Arial"/>
          <w:iCs/>
        </w:rPr>
        <w:t xml:space="preserve">Op uw factuur dient u een veld “Uw order” te vullen of op te nemen. In dit veld plakt u </w:t>
      </w:r>
    </w:p>
    <w:p w:rsidR="009F04D5" w:rsidP="009F04D5" w:rsidRDefault="009F04D5" w14:paraId="75336592" w14:textId="344D0A4E">
      <w:pPr>
        <w:pStyle w:val="Lijstalinea"/>
        <w:spacing w:line="300" w:lineRule="auto"/>
      </w:pPr>
      <w:r w:rsidRPr="00D76BFF">
        <w:rPr>
          <w:rFonts w:cs="Arial"/>
          <w:iCs/>
          <w:u w:val="single"/>
        </w:rPr>
        <w:t>de exacte codering</w:t>
      </w:r>
      <w:r>
        <w:rPr>
          <w:rFonts w:cs="Arial"/>
          <w:iCs/>
          <w:u w:val="single"/>
        </w:rPr>
        <w:t>:</w:t>
      </w:r>
      <w:r w:rsidRPr="00D76BFF">
        <w:rPr>
          <w:rFonts w:cs="Arial"/>
          <w:iCs/>
        </w:rPr>
        <w:t xml:space="preserve"> </w:t>
      </w:r>
      <w:r>
        <w:t>B</w:t>
      </w:r>
      <w:sdt>
        <w:sdtPr>
          <w:alias w:val="{{Form.Dimensie1GrootboekVerplicht}}"/>
          <w:tag w:val="{&quot;templafy&quot;:{&quot;binding&quot;:&quot;{{Form.Dimensie1GrootboekVerplicht}}&quot;,&quot;visibility&quot;:&quot;&quot;,&quot;disableUpdates&quot;:false,&quot;removeAndKeepContent&quot;:false,&quot;type&quot;:&quot;text&quot;}}"/>
          <w:id w:val="-2112190958"/>
          <w:placeholder>
            <w:docPart w:val="2242A67254484ACCA0B9DA1874C12113"/>
          </w:placeholder>
          <w:showingPlcHdr/>
        </w:sdtPr>
        <w:sdtContent>
          <w:r w:rsidRPr="003B7254" w:rsidR="001C7BF4">
            <w:rPr>
              <w:rStyle w:val="Tekstvantijdelijkeaanduiding"/>
            </w:rPr>
            <w:t>Dimensie1GrootboekVerplicht</w:t>
          </w:r>
        </w:sdtContent>
      </w:sdt>
      <w:r>
        <w:t>~</w:t>
      </w:r>
      <w:sdt>
        <w:sdtPr>
          <w:alias w:val="{{Form.Dimensie2KostenplaatsVerplicht}}"/>
          <w:tag w:val="{&quot;templafy&quot;:{&quot;binding&quot;:&quot;{{Form.Dimensie2KostenplaatsVerplicht}}&quot;,&quot;visibility&quot;:&quot;&quot;,&quot;disableUpdates&quot;:false,&quot;removeAndKeepContent&quot;:false,&quot;type&quot;:&quot;text&quot;}}"/>
          <w:id w:val="-1118447888"/>
          <w:placeholder>
            <w:docPart w:val="B9EDA2C6376C43B4A068ABC5447DE55F"/>
          </w:placeholder>
          <w:showingPlcHdr/>
        </w:sdtPr>
        <w:sdtContent>
          <w:r w:rsidRPr="003B7254" w:rsidR="001C7BF4">
            <w:rPr>
              <w:rStyle w:val="Tekstvantijdelijkeaanduiding"/>
            </w:rPr>
            <w:t>Dimensie2KostenplaatsVerplicht</w:t>
          </w:r>
        </w:sdtContent>
      </w:sdt>
      <w:sdt>
        <w:sdtPr>
          <w:alias w:val="group"/>
          <w:tag w:val="{&quot;templafy&quot;:{&quot;visibility&quot;:&quot;{{IfElse(Equals(Form.Dimensie3Project, \&quot;\&quot;), VisibilityType.Hidden, VisibilityType.Visible)}}&quot;,&quot;disableUpdates&quot;:false,&quot;type&quot;:&quot;group&quot;}}"/>
          <w:id w:val="555128989"/>
          <w:placeholder>
            <w:docPart w:val="7BA0DED3AEA944D4B741CE0B2FBC3936"/>
          </w:placeholder>
        </w:sdtPr>
        <w:sdtContent>
          <w:r w:rsidR="001C7BF4">
            <w:t>~</w:t>
          </w:r>
          <w:sdt>
            <w:sdtPr>
              <w:alias w:val="{{Form.Dimensie3Project}}"/>
              <w:tag w:val="{&quot;templafy&quot;:{&quot;binding&quot;:&quot;{{Form.Dimensie3Project}}&quot;,&quot;visibility&quot;:&quot;&quot;,&quot;disableUpdates&quot;:false,&quot;removeAndKeepContent&quot;:false,&quot;type&quot;:&quot;text&quot;}}"/>
              <w:id w:val="-583910943"/>
              <w:placeholder>
                <w:docPart w:val="31381C60382A4CC48CEB98265AD026F0"/>
              </w:placeholder>
              <w:showingPlcHdr/>
            </w:sdtPr>
            <w:sdtContent>
              <w:r w:rsidRPr="003B7254" w:rsidR="001C7BF4">
                <w:rPr>
                  <w:rStyle w:val="Tekstvantijdelijkeaanduiding"/>
                </w:rPr>
                <w:t>Dimensie3Project</w:t>
              </w:r>
            </w:sdtContent>
          </w:sdt>
        </w:sdtContent>
      </w:sdt>
      <w:sdt>
        <w:sdtPr>
          <w:alias w:val="group"/>
          <w:tag w:val="{&quot;templafy&quot;:{&quot;visibility&quot;:&quot;{{IfElse(Equals(Form.Dimensie4Object, \&quot;\&quot;), VisibilityType.Hidden, VisibilityType.Visible)}}&quot;,&quot;disableUpdates&quot;:false,&quot;type&quot;:&quot;group&quot;}}"/>
          <w:id w:val="354612476"/>
          <w:placeholder>
            <w:docPart w:val="9E28D9C7273F4DBEBD0A16DDE86F6A92"/>
          </w:placeholder>
        </w:sdtPr>
        <w:sdtContent>
          <w:r w:rsidR="001C7BF4">
            <w:t>~</w:t>
          </w:r>
          <w:sdt>
            <w:sdtPr>
              <w:alias w:val="{{Form.Dimensie4Object}}"/>
              <w:tag w:val="{&quot;templafy&quot;:{&quot;binding&quot;:&quot;{{Form.Dimensie4Object}}&quot;,&quot;visibility&quot;:&quot;&quot;,&quot;disableUpdates&quot;:false,&quot;removeAndKeepContent&quot;:false,&quot;type&quot;:&quot;text&quot;}}"/>
              <w:id w:val="1200127270"/>
              <w:placeholder>
                <w:docPart w:val="68B47A4F0E364D90AAAC6E83A1CDFB1B"/>
              </w:placeholder>
              <w:showingPlcHdr/>
            </w:sdtPr>
            <w:sdtContent>
              <w:r w:rsidRPr="003B7254" w:rsidR="001C7BF4">
                <w:rPr>
                  <w:rStyle w:val="Tekstvantijdelijkeaanduiding"/>
                </w:rPr>
                <w:t>Dimensie4Object</w:t>
              </w:r>
            </w:sdtContent>
          </w:sdt>
        </w:sdtContent>
      </w:sdt>
    </w:p>
    <w:p w:rsidR="009F04D5" w:rsidP="009F04D5" w:rsidRDefault="009F04D5" w14:paraId="4FCC802F" w14:textId="3A34EF4E">
      <w:pPr>
        <w:pStyle w:val="Lijstalinea"/>
        <w:spacing w:line="300" w:lineRule="auto"/>
      </w:pPr>
      <w:r>
        <w:t xml:space="preserve">Naam opdracht / project: </w:t>
      </w:r>
      <w:sdt>
        <w:sdtPr>
          <w:alias w:val="{{Form.NaamOpdracht}}"/>
          <w:tag w:val="{&quot;templafy&quot;:{&quot;binding&quot;:&quot;{{Form.NaamOpdracht}}&quot;,&quot;visibility&quot;:&quot;&quot;,&quot;disableUpdates&quot;:false,&quot;removeAndKeepContent&quot;:false,&quot;type&quot;:&quot;text&quot;}}"/>
          <w:id w:val="1178696467"/>
          <w:placeholder>
            <w:docPart w:val="02E2C59D3DD64E8DB2B79873303E1B75"/>
          </w:placeholder>
          <w:showingPlcHdr/>
        </w:sdtPr>
        <w:sdtContent>
          <w:r w:rsidRPr="003B7254" w:rsidR="001C7BF4">
            <w:rPr>
              <w:rStyle w:val="Tekstvantijdelijkeaanduiding"/>
            </w:rPr>
            <w:t>NaamOpdracht</w:t>
          </w:r>
        </w:sdtContent>
      </w:sdt>
    </w:p>
    <w:p w:rsidR="009F04D5" w:rsidP="009F04D5" w:rsidRDefault="009F04D5" w14:paraId="735E6583" w14:textId="18C8598B">
      <w:pPr>
        <w:pStyle w:val="Lijstalinea"/>
        <w:spacing w:line="300" w:lineRule="auto"/>
      </w:pPr>
      <w:r>
        <w:t xml:space="preserve">Opdrachtgever: </w:t>
      </w:r>
      <w:sdt>
        <w:sdtPr>
          <w:alias w:val="{{Form.GeefDeNaamDeelBudgethouder}}"/>
          <w:tag w:val="{&quot;templafy&quot;:{&quot;binding&quot;:&quot;{{Form.GeefDeNaamDeelBudgethouder}}&quot;,&quot;visibility&quot;:&quot;&quot;,&quot;disableUpdates&quot;:false,&quot;removeAndKeepContent&quot;:false,&quot;type&quot;:&quot;text&quot;}}"/>
          <w:id w:val="-1148519495"/>
          <w:placeholder>
            <w:docPart w:val="A6C4B72EBD7C4545884CE35938F6393E"/>
          </w:placeholder>
          <w:showingPlcHdr/>
        </w:sdtPr>
        <w:sdtContent>
          <w:r w:rsidRPr="003B7254" w:rsidR="001C7BF4">
            <w:rPr>
              <w:rStyle w:val="Tekstvantijdelijkeaanduiding"/>
            </w:rPr>
            <w:t>GeefDeNaamDeelBudgethouder</w:t>
          </w:r>
        </w:sdtContent>
      </w:sdt>
    </w:p>
    <w:p w:rsidR="009F04D5" w:rsidP="00902107" w:rsidRDefault="00000000" w14:paraId="076935A6" w14:textId="57869516">
      <w:pPr>
        <w:spacing w:line="300" w:lineRule="auto"/>
      </w:pPr>
      <w:sdt>
        <w:sdtPr>
          <w:alias w:val="{{Form.WerkJeBijAEEnIsDeBtwVerleggingsregelingBijDezeOpdrachtVanToepassing.Waarde}}"/>
          <w:tag w:val="{&quot;templafy&quot;:{&quot;binding&quot;:&quot;{{Form.WerkJeBijAEEnIsDeBtwVerleggingsregelingBijDezeOpdrachtVanToepassing.Waarde}}&quot;,&quot;visibility&quot;:&quot;&quot;,&quot;disableUpdates&quot;:false,&quot;removeAndKeepContent&quot;:false,&quot;type&quot;:&quot;text&quot;}}"/>
          <w:id w:val="-236321475"/>
          <w:placeholder>
            <w:docPart w:val="31CE1E897BE5465BBA2D4D3F625782AC"/>
          </w:placeholder>
          <w:showingPlcHdr/>
        </w:sdtPr>
        <w:sdtContent>
          <w:r w:rsidRPr="003B7254" w:rsidR="005443EE">
            <w:rPr>
              <w:rStyle w:val="Tekstvantijdelijkeaanduiding"/>
            </w:rPr>
            <w:t>WerkJeBijAEEnIsDeBtwVerleggingsregelingBijDezeOpdrachtVanToepassing.Waarde</w:t>
          </w:r>
        </w:sdtContent>
      </w:sdt>
      <w:r w:rsidR="005443EE">
        <w:tab/>
      </w:r>
    </w:p>
    <w:p w:rsidR="00D65698" w:rsidP="00D65698" w:rsidRDefault="009F04D5" w14:paraId="6E50ED22" w14:textId="77777777">
      <w:pPr>
        <w:spacing w:line="300" w:lineRule="auto"/>
        <w:rPr>
          <w:b/>
        </w:rPr>
      </w:pPr>
      <w:r w:rsidRPr="00D76BFF">
        <w:rPr>
          <w:b/>
        </w:rPr>
        <w:t>Verzendwijze facturen</w:t>
      </w:r>
    </w:p>
    <w:p w:rsidR="00D65698" w:rsidP="00D65698" w:rsidRDefault="00D65698" w14:paraId="25C1905A" w14:textId="23C8D0B1">
      <w:pPr>
        <w:numPr>
          <w:ilvl w:val="0"/>
          <w:numId w:val="4"/>
        </w:numPr>
        <w:spacing w:line="300" w:lineRule="auto"/>
        <w:rPr>
          <w:color w:val="000000"/>
        </w:rPr>
      </w:pPr>
      <w:r w:rsidRPr="00D65698">
        <w:rPr>
          <w:color w:val="000000"/>
        </w:rPr>
        <w:t xml:space="preserve">Graag ontvangen wij uw factuur </w:t>
      </w:r>
      <w:r w:rsidR="00406190">
        <w:rPr>
          <w:color w:val="000000"/>
        </w:rPr>
        <w:t xml:space="preserve">als e-factuur </w:t>
      </w:r>
      <w:r w:rsidRPr="00D65698">
        <w:rPr>
          <w:color w:val="000000"/>
        </w:rPr>
        <w:t xml:space="preserve">via </w:t>
      </w:r>
      <w:proofErr w:type="spellStart"/>
      <w:r w:rsidRPr="00D65698">
        <w:rPr>
          <w:color w:val="000000"/>
        </w:rPr>
        <w:t>Peppol</w:t>
      </w:r>
      <w:proofErr w:type="spellEnd"/>
      <w:r w:rsidRPr="00D65698">
        <w:rPr>
          <w:color w:val="000000"/>
        </w:rPr>
        <w:t>;</w:t>
      </w:r>
    </w:p>
    <w:p w:rsidR="00D65698" w:rsidP="00D65698" w:rsidRDefault="00D65698" w14:paraId="5399474C" w14:textId="77777777">
      <w:pPr>
        <w:pStyle w:val="Lijstalinea"/>
      </w:pPr>
      <w:r>
        <w:t xml:space="preserve">Kies dan bij organisatie: Gemeente Helmond en vermeld bij organisatie identificatienummer (OIN): 0190:00000001001600291000 </w:t>
      </w:r>
    </w:p>
    <w:p w:rsidR="00D65698" w:rsidP="00D65698" w:rsidRDefault="00D65698" w14:paraId="6D587D8D" w14:textId="77777777">
      <w:pPr>
        <w:pStyle w:val="Lijstalinea"/>
        <w:numPr>
          <w:ilvl w:val="0"/>
          <w:numId w:val="4"/>
        </w:numPr>
      </w:pPr>
      <w:r w:rsidRPr="00D65698">
        <w:t xml:space="preserve">Heeft u nog geen aansluiting op het </w:t>
      </w:r>
      <w:proofErr w:type="spellStart"/>
      <w:r w:rsidRPr="00D65698">
        <w:t>Peppol</w:t>
      </w:r>
      <w:proofErr w:type="spellEnd"/>
      <w:r w:rsidRPr="00D65698">
        <w:t xml:space="preserve">-netwerk? Kijk op </w:t>
      </w:r>
      <w:hyperlink w:history="1" r:id="rId9">
        <w:r w:rsidRPr="009963A9">
          <w:rPr>
            <w:rStyle w:val="Hyperlink"/>
          </w:rPr>
          <w:t>https://ww</w:t>
        </w:r>
        <w:r w:rsidRPr="009963A9">
          <w:rPr>
            <w:rStyle w:val="Hyperlink"/>
          </w:rPr>
          <w:t>w</w:t>
        </w:r>
        <w:r w:rsidRPr="009963A9">
          <w:rPr>
            <w:rStyle w:val="Hyperlink"/>
          </w:rPr>
          <w:t>.helmond.nl/facturen</w:t>
        </w:r>
      </w:hyperlink>
      <w:r w:rsidRPr="00D65698">
        <w:t xml:space="preserve"> om meer te lezen over e-facturatie en de mogelijkheden om aan te sluiten op een gratis online </w:t>
      </w:r>
    </w:p>
    <w:p w:rsidRPr="00D65698" w:rsidR="00D65698" w:rsidP="00D65698" w:rsidRDefault="00D65698" w14:paraId="56F7FAA1" w14:textId="63DB40F9">
      <w:pPr>
        <w:pStyle w:val="Lijstalinea"/>
      </w:pPr>
      <w:r w:rsidRPr="00D65698">
        <w:t xml:space="preserve">e-facturatietool. </w:t>
      </w:r>
    </w:p>
    <w:p w:rsidRPr="00D65698" w:rsidR="00D65698" w:rsidP="00D65698" w:rsidRDefault="00D65698" w14:paraId="3E8061D5" w14:textId="77777777">
      <w:pPr>
        <w:pStyle w:val="Lijstalinea"/>
        <w:rPr>
          <w:rFonts w:ascii="Aptos" w:hAnsi="Aptos"/>
        </w:rPr>
      </w:pPr>
    </w:p>
    <w:sdt>
      <w:sdtPr>
        <w:alias w:val="textElement"/>
        <w:tag w:val="{&quot;templafy&quot;:{&quot;assetId&quot;:&quot;{{Form.WordtHetBedragInTermijnenBetaald.AssetId}}&quot;,&quot;replaceOnUpdate&quot;:true,&quot;type&quot;:&quot;textElement&quot;,&quot;textElementPlaceholderName&quot;:&quot;TextElement10&quot;}}"/>
        <w:id w:val="-802154290"/>
        <w:placeholder>
          <w:docPart w:val="FBE464ED6B45421FB382B21C78864CD5"/>
        </w:placeholder>
        <w:showingPlcHdr/>
      </w:sdtPr>
      <w:sdtContent>
        <w:p w:rsidR="00513008" w:rsidP="009F04D5" w:rsidRDefault="002B1FBD" w14:paraId="2699BC08" w14:textId="27FF021F">
          <w:pPr>
            <w:spacing w:line="300" w:lineRule="auto"/>
          </w:pPr>
          <w:r w:rsidRPr="000A7028">
            <w:rPr>
              <w:rStyle w:val="Tekstvantijdelijkeaanduiding"/>
            </w:rPr>
            <w:t>Termijnen</w:t>
          </w:r>
        </w:p>
      </w:sdtContent>
    </w:sdt>
    <w:p w:rsidR="009F04D5" w:rsidP="009F04D5" w:rsidRDefault="009F04D5" w14:paraId="4A1C97CC" w14:textId="77777777">
      <w:pPr>
        <w:spacing w:line="300" w:lineRule="auto"/>
      </w:pPr>
    </w:p>
    <w:p w:rsidRPr="00D65698" w:rsidR="00D65698" w:rsidP="00D65698" w:rsidRDefault="00D65698" w14:paraId="423ACE1E" w14:textId="77777777">
      <w:pPr>
        <w:spacing w:line="300" w:lineRule="auto"/>
      </w:pPr>
      <w:r w:rsidRPr="00D65698">
        <w:t xml:space="preserve">Als betalingstermijn hanteren wij uiterlijk 30 dagen na ontvangst van de factuur. </w:t>
      </w:r>
    </w:p>
    <w:p w:rsidRPr="00D65698" w:rsidR="00D65698" w:rsidP="00D65698" w:rsidRDefault="00D65698" w14:paraId="65022525" w14:textId="77777777">
      <w:pPr>
        <w:spacing w:line="300" w:lineRule="auto"/>
      </w:pPr>
    </w:p>
    <w:p w:rsidRPr="00D65698" w:rsidR="00D65698" w:rsidP="00D65698" w:rsidRDefault="00D65698" w14:paraId="2DDAD644" w14:textId="488DC512">
      <w:pPr>
        <w:spacing w:line="300" w:lineRule="auto"/>
      </w:pPr>
      <w:r w:rsidRPr="00D65698">
        <w:t xml:space="preserve">Afwijkingen op deze inkooporder zijn alleen toegestaan na goedkeuring van de aanvrager van de Gemeente Helmond. Wij wijzen u er op dat facturen en leveringen zonder ons inkoopordernummer niet in behandeling worden genomen. </w:t>
      </w:r>
    </w:p>
    <w:p w:rsidR="00D65698" w:rsidP="009F04D5" w:rsidRDefault="00D65698" w14:paraId="050AA509" w14:textId="77777777">
      <w:pPr>
        <w:spacing w:line="300" w:lineRule="auto"/>
      </w:pPr>
    </w:p>
    <w:p w:rsidRPr="00FE4D74" w:rsidR="009F04D5" w:rsidP="009F04D5" w:rsidRDefault="009F04D5" w14:paraId="45F85A6E" w14:textId="77777777">
      <w:pPr>
        <w:spacing w:line="300" w:lineRule="auto"/>
        <w:rPr>
          <w:b/>
        </w:rPr>
      </w:pPr>
      <w:r w:rsidRPr="00FE4D74">
        <w:rPr>
          <w:b/>
        </w:rPr>
        <w:t>Vragen</w:t>
      </w:r>
    </w:p>
    <w:p w:rsidR="009F04D5" w:rsidP="009F04D5" w:rsidRDefault="009F04D5" w14:paraId="63B20853" w14:textId="2102811E">
      <w:r>
        <w:t xml:space="preserve">Hebt u vragen of opmerkingen over de opdracht? Neem dan contact op met </w:t>
      </w:r>
      <w:sdt>
        <w:sdtPr>
          <w:alias w:val="{{Form.GeefDeNaamVanDePrestatieverklaarder}}"/>
          <w:tag w:val="{&quot;templafy&quot;:{&quot;binding&quot;:&quot;{{Form.GeefDeNaamVanDePrestatieverklaarder}}&quot;,&quot;visibility&quot;:&quot;&quot;,&quot;disableUpdates&quot;:false,&quot;removeAndKeepContent&quot;:false,&quot;type&quot;:&quot;text&quot;}}"/>
          <w:id w:val="-1202015112"/>
          <w:placeholder>
            <w:docPart w:val="3CECE108E0ED4D359F6C77E2C818CF95"/>
          </w:placeholder>
          <w:showingPlcHdr/>
        </w:sdtPr>
        <w:sdtContent>
          <w:r w:rsidRPr="003B7254" w:rsidR="001C7BF4">
            <w:rPr>
              <w:rStyle w:val="Tekstvantijdelijkeaanduiding"/>
            </w:rPr>
            <w:t>GeefDeNaamVanDePrestatieverklaarder</w:t>
          </w:r>
        </w:sdtContent>
      </w:sdt>
      <w:r>
        <w:t xml:space="preserve"> bereikbaar via telefoonnummer </w:t>
      </w:r>
      <w:sdt>
        <w:sdtPr>
          <w:alias w:val="{{Form.GeefHetTelefoonnummerVanDePrestatieverklaarder}}"/>
          <w:tag w:val="{&quot;templafy&quot;:{&quot;binding&quot;:&quot;{{Form.GeefHetTelefoonnummerVanDePrestatieverklaarder}}&quot;,&quot;visibility&quot;:&quot;&quot;,&quot;disableUpdates&quot;:false,&quot;removeAndKeepContent&quot;:false,&quot;type&quot;:&quot;text&quot;}}"/>
          <w:id w:val="-1174721881"/>
          <w:placeholder>
            <w:docPart w:val="73F6C9403EE045078284AA42669A1C92"/>
          </w:placeholder>
          <w:showingPlcHdr/>
        </w:sdtPr>
        <w:sdtContent>
          <w:r w:rsidRPr="003B7254" w:rsidR="001C7BF4">
            <w:rPr>
              <w:rStyle w:val="Tekstvantijdelijkeaanduiding"/>
            </w:rPr>
            <w:t>GeefHetTelefoonnummerVanDePrestatieverklaarder</w:t>
          </w:r>
        </w:sdtContent>
      </w:sdt>
      <w:r>
        <w:t xml:space="preserve"> of per e-mail </w:t>
      </w:r>
      <w:sdt>
        <w:sdtPr>
          <w:alias w:val="{{Form.GeefHetEMailAdresVanDePrestatieverklaarder}}"/>
          <w:tag w:val="{&quot;templafy&quot;:{&quot;binding&quot;:&quot;{{Form.GeefHetEMailAdresVanDePrestatieverklaarder}}&quot;,&quot;visibility&quot;:&quot;&quot;,&quot;disableUpdates&quot;:false,&quot;removeAndKeepContent&quot;:false,&quot;type&quot;:&quot;text&quot;}}"/>
          <w:id w:val="461470799"/>
          <w:placeholder>
            <w:docPart w:val="4AE27885E677449A8DAC3377507BE508"/>
          </w:placeholder>
          <w:showingPlcHdr/>
        </w:sdtPr>
        <w:sdtContent>
          <w:r w:rsidRPr="003B7254" w:rsidR="001C7BF4">
            <w:rPr>
              <w:rStyle w:val="Tekstvantijdelijkeaanduiding"/>
            </w:rPr>
            <w:t>GeefHetEMailAdresVanDePrestatieverklaarder</w:t>
          </w:r>
        </w:sdtContent>
      </w:sdt>
      <w:r>
        <w:t>.</w:t>
      </w:r>
    </w:p>
    <w:p w:rsidR="009F04D5" w:rsidP="009F04D5" w:rsidRDefault="009F04D5" w14:paraId="3FF6343D" w14:textId="77777777"/>
    <w:p w:rsidR="009F04D5" w:rsidP="009F04D5" w:rsidRDefault="009F04D5" w14:paraId="633EEB10" w14:textId="77777777">
      <w:pPr>
        <w:spacing w:line="300" w:lineRule="auto"/>
      </w:pPr>
      <w:r>
        <w:lastRenderedPageBreak/>
        <w:t xml:space="preserve">Hebt u een vraag over uw factuur? Dan kunt u contact opnemen </w:t>
      </w:r>
      <w:r w:rsidRPr="00D72FDC">
        <w:t>met de financiële administratie</w:t>
      </w:r>
      <w:r>
        <w:t xml:space="preserve">, bereikbaar van maandag tot en met vrijdag van 08.30 uur tot 17.00 uur </w:t>
      </w:r>
      <w:r w:rsidRPr="00D72FDC">
        <w:t xml:space="preserve">via </w:t>
      </w:r>
      <w:r>
        <w:t>telefoon</w:t>
      </w:r>
      <w:r w:rsidRPr="00D72FDC">
        <w:t>nummer</w:t>
      </w:r>
      <w:r>
        <w:t xml:space="preserve"> </w:t>
      </w:r>
      <w:r w:rsidRPr="00D72FDC">
        <w:t>14</w:t>
      </w:r>
      <w:r>
        <w:t xml:space="preserve"> </w:t>
      </w:r>
      <w:r w:rsidRPr="00D72FDC">
        <w:t>04</w:t>
      </w:r>
      <w:r>
        <w:t xml:space="preserve"> </w:t>
      </w:r>
      <w:r w:rsidRPr="00D72FDC">
        <w:t xml:space="preserve">92. </w:t>
      </w:r>
    </w:p>
    <w:p w:rsidR="009F04D5" w:rsidP="009F04D5" w:rsidRDefault="009F04D5" w14:paraId="7FCCBC05" w14:textId="77777777">
      <w:pPr>
        <w:spacing w:line="300" w:lineRule="auto"/>
      </w:pPr>
    </w:p>
    <w:p w:rsidR="009F04D5" w:rsidP="009F04D5" w:rsidRDefault="009F04D5" w14:paraId="6C560BA4" w14:textId="77777777">
      <w:pPr>
        <w:spacing w:line="300" w:lineRule="auto"/>
      </w:pPr>
      <w:r>
        <w:t xml:space="preserve">Tot slot, wens ik u succes met de opdracht en dank ik u alvast voor de samenwerking. </w:t>
      </w:r>
    </w:p>
    <w:p w:rsidR="009F04D5" w:rsidRDefault="009F04D5" w14:paraId="6C7BC951" w14:textId="77777777"/>
    <w:bookmarkStart w:name="Start" w:displacedByCustomXml="next" w:id="0"/>
    <w:bookmarkEnd w:displacedByCustomXml="next" w:id="0"/>
    <w:sdt>
      <w:sdtPr>
        <w:alias w:val="textElement"/>
        <w:tag w:val="{&quot;templafy&quot;:{&quot;assetId&quot;:&quot;638029977815778526&quot;,&quot;textElementPlaceholderName&quot;:&quot;TextElement3&quot;,&quot;replaceOnUpdate&quot;:true,&quot;type&quot;:&quot;textElement&quot;}}"/>
        <w:id w:val="1928917008"/>
        <w:placeholder>
          <w:docPart w:val="79BBCDE86B844094B1B90D74AAF9F2C7"/>
        </w:placeholder>
        <w:showingPlcHdr/>
      </w:sdtPr>
      <w:sdtContent>
        <w:p w:rsidR="0024510A" w:rsidRDefault="007C2B6A" w14:paraId="6F482206" w14:textId="59069003">
          <w:r w:rsidRPr="00BB0C64">
            <w:rPr>
              <w:rStyle w:val="Tekstvantijdelijkeaanduiding"/>
            </w:rPr>
            <w:t>Afsluiting</w:t>
          </w:r>
        </w:p>
      </w:sdtContent>
    </w:sdt>
    <w:p w:rsidR="00FF3E88" w:rsidRDefault="00FF3E88" w14:paraId="3D4E306D" w14:textId="677E3BF5"/>
    <w:p w:rsidR="00526E29" w:rsidRDefault="00526E29" w14:paraId="3E2CC319" w14:textId="77777777"/>
    <w:p w:rsidR="007002EC" w:rsidRDefault="007002EC" w14:paraId="7BA493E5" w14:textId="4CCE8157"/>
    <w:sectPr w:rsidR="007002EC" w:rsidSect="00E629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552" w:right="851" w:bottom="1701" w:left="1418" w:header="708" w:footer="429" w:gutter="0"/>
      <w:paperSrc w:first="1" w:other="1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24236" w14:textId="77777777" w:rsidR="00D860D5" w:rsidRPr="00566FB1" w:rsidRDefault="00D860D5" w:rsidP="00566FB1">
      <w:pPr>
        <w:pStyle w:val="Voettekst"/>
      </w:pPr>
    </w:p>
  </w:endnote>
  <w:endnote w:type="continuationSeparator" w:id="0">
    <w:p w14:paraId="328E2D56" w14:textId="77777777" w:rsidR="00D860D5" w:rsidRPr="00566FB1" w:rsidRDefault="00D860D5" w:rsidP="00566FB1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voetregel"/>
      <w:tag w:val=" mitBB ffe15e9abdb348e1b60c864a2ef44c0a "/>
      <w:id w:val="1390696045"/>
      <w15:color w:val="808080"/>
    </w:sdtPr>
    <w:sdtContent>
      <w:p w:rsidR="00C775CA" w:rsidP="00825B39" w:rsidRDefault="00000000" w14:paraId="5C01CC8C" w14:textId="77777777">
        <w:pPr>
          <w:pStyle w:val="Voettekst"/>
          <w:jc w:val="right"/>
          <w:rPr>
            <w:sz w:val="16"/>
          </w:rPr>
        </w:pPr>
        <w:sdt>
          <w:sdtPr>
            <w:rPr>
              <w:sz w:val="16"/>
            </w:rPr>
            <w:alias w:val="Auteur - Adres Adres regel 1"/>
            <w:tag w:val=" mitVV VVAF4068A1F3054A6C837F51CD21A40F76 "/>
            <w:id w:val="-483236782"/>
            <w15:color w:val="008000"/>
            <w15:appearance w15:val="hidden"/>
          </w:sdtPr>
          <w:sdtContent>
            <w:sdt>
              <w:sdtPr>
                <w:rPr>
                  <w:sz w:val="16"/>
                </w:rPr>
                <w:alias w:val="Auteur - Adres Adres regel 1"/>
                <w:tag w:val=" mitVV VVB3B0D827612C484C8AA7A8BB7DBAFDFD "/>
                <w:id w:val="1358006471"/>
                <w15:color w:val="008000"/>
              </w:sdtPr>
              <w:sdtContent>
                <w:r w:rsidR="0006433A">
                  <w:rPr>
                    <w:sz w:val="16"/>
                  </w:rPr>
                  <w:t xml:space="preserve">Auteur - Adres </w:t>
                </w:r>
                <w:proofErr w:type="spellStart"/>
                <w:r w:rsidR="0006433A">
                  <w:rPr>
                    <w:sz w:val="16"/>
                  </w:rPr>
                  <w:t>Adres</w:t>
                </w:r>
                <w:proofErr w:type="spellEnd"/>
                <w:r w:rsidR="0006433A">
                  <w:rPr>
                    <w:sz w:val="16"/>
                  </w:rPr>
                  <w:t xml:space="preserve"> regel 1</w:t>
                </w:r>
              </w:sdtContent>
            </w:sdt>
          </w:sdtContent>
        </w:sdt>
        <w:r w:rsidR="0006433A">
          <w:rPr>
            <w:sz w:val="16"/>
          </w:rPr>
          <w:t xml:space="preserve"> / tel. 14  0492 / fax: 0492-587400</w:t>
        </w:r>
      </w:p>
      <w:p w:rsidRPr="00881F2B" w:rsidR="00C775CA" w:rsidP="00825B39" w:rsidRDefault="0006433A" w14:paraId="4C110B39" w14:textId="77777777">
        <w:pPr>
          <w:pStyle w:val="Voettekst"/>
          <w:jc w:val="right"/>
          <w:rPr>
            <w:sz w:val="16"/>
            <w:lang w:val="fr-FR"/>
          </w:rPr>
        </w:pPr>
        <w:proofErr w:type="spellStart"/>
        <w:r>
          <w:rPr>
            <w:sz w:val="16"/>
            <w:lang w:val="fr-FR"/>
          </w:rPr>
          <w:t>Correspondentieadres</w:t>
        </w:r>
        <w:proofErr w:type="spellEnd"/>
        <w:r>
          <w:rPr>
            <w:sz w:val="16"/>
            <w:lang w:val="fr-FR"/>
          </w:rPr>
          <w:t>: Postbus 950 / 5700 AZ  / www.helmond.nl</w:t>
        </w:r>
      </w:p>
      <w:p w:rsidRPr="00825B39" w:rsidR="00C775CA" w:rsidP="00825B39" w:rsidRDefault="0006433A" w14:paraId="44E866EB" w14:textId="77777777">
        <w:pPr>
          <w:pStyle w:val="Voettekst"/>
          <w:jc w:val="right"/>
          <w:rPr>
            <w:sz w:val="16"/>
          </w:rPr>
        </w:pPr>
        <w:r>
          <w:rPr>
            <w:sz w:val="16"/>
          </w:rPr>
          <w:t xml:space="preserve">e-mail: gemeente@helmond.nl / Bankrelatie: </w:t>
        </w:r>
        <w:proofErr w:type="spellStart"/>
        <w:r>
          <w:rPr>
            <w:sz w:val="16"/>
          </w:rPr>
          <w:t>IBANnummer</w:t>
        </w:r>
        <w:proofErr w:type="spellEnd"/>
        <w:r>
          <w:rPr>
            <w:sz w:val="16"/>
          </w:rPr>
          <w:t xml:space="preserve"> NL 85 BNGH 0285 00 37 39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177C" w:rsidR="00C775CA" w:rsidP="00825B39" w:rsidRDefault="00C775CA" w14:paraId="659DAEE0" w14:textId="1EE9DE25">
    <w:pPr>
      <w:pStyle w:val="Voettekst"/>
      <w:jc w:val="right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lang w:val="en-US"/>
      </w:rPr>
      <w:alias w:val="textElement"/>
      <w:tag w:val="{&quot;templafy&quot;:{&quot;assetId&quot;:&quot;638029968105686651&quot;,&quot;replaceOnUpdate&quot;:false,&quot;type&quot;:&quot;textElement&quot;,&quot;textElementPlaceholderName&quot;:&quot;TextElement1&quot;}}"/>
      <w:id w:val="1841971200"/>
      <w:placeholder>
        <w:docPart w:val="7580D127A5F64F09AB8DBECBFB9F9A51"/>
      </w:placeholder>
    </w:sdtPr>
    <w:sdtContent>
      <w:p w:rsidRPr="007002EC" w:rsidR="00C775CA" w:rsidP="00825B39" w:rsidRDefault="007002EC" w14:paraId="302FE460" w14:textId="71DC98FA">
        <w:pPr>
          <w:pStyle w:val="Voettekst"/>
          <w:jc w:val="right"/>
          <w:rPr>
            <w:sz w:val="16"/>
            <w:lang w:val="en-US"/>
          </w:rPr>
        </w:pPr>
        <w:proofErr w:type="spellStart"/>
        <w:r>
          <w:rPr>
            <w:sz w:val="16"/>
            <w:lang w:val="en-US"/>
          </w:rPr>
          <w:t>Tekstelement</w:t>
        </w:r>
        <w:proofErr w:type="spellEnd"/>
        <w:r>
          <w:rPr>
            <w:sz w:val="16"/>
            <w:lang w:val="en-US"/>
          </w:rPr>
          <w:t xml:space="preserve"> </w:t>
        </w:r>
        <w:proofErr w:type="spellStart"/>
        <w:r>
          <w:rPr>
            <w:sz w:val="16"/>
            <w:lang w:val="en-US"/>
          </w:rPr>
          <w:t>voettekst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C5349" w14:textId="77777777" w:rsidR="00D860D5" w:rsidRPr="00566FB1" w:rsidRDefault="00D860D5" w:rsidP="00566FB1">
      <w:pPr>
        <w:pStyle w:val="Voettekst"/>
      </w:pPr>
    </w:p>
  </w:footnote>
  <w:footnote w:type="continuationSeparator" w:id="0">
    <w:p w14:paraId="7F3306DF" w14:textId="77777777" w:rsidR="00D860D5" w:rsidRPr="00566FB1" w:rsidRDefault="00D860D5" w:rsidP="00566FB1">
      <w:pPr>
        <w:pStyle w:val="Voettekst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alias w:val="Logo Helmond"/>
      <w:tag w:val=" mitBB 2e85af0490d949dcbd8e9b96bf99a433 "/>
      <w:id w:val="-343175227"/>
      <w15:color w:val="808080"/>
    </w:sdtPr>
    <w:sdtContent>
      <w:p w:rsidRPr="00BE31C5" w:rsidR="00C775CA" w:rsidP="00BE31C5" w:rsidRDefault="0006433A" w14:paraId="1622BD83" w14:textId="77777777">
        <w:r>
          <w:rPr>
            <w:noProof/>
          </w:rPr>
          <w:drawing>
            <wp:anchor distT="0" distB="0" distL="114300" distR="114300" simplePos="0" relativeHeight="251656704" behindDoc="0" locked="1" layoutInCell="1" allowOverlap="1" wp14:editId="3EFE9DCF" wp14:anchorId="008665DE">
              <wp:simplePos x="0" y="0"/>
              <wp:positionH relativeFrom="page">
                <wp:posOffset>3672205</wp:posOffset>
              </wp:positionH>
              <wp:positionV relativeFrom="page">
                <wp:posOffset>360045</wp:posOffset>
              </wp:positionV>
              <wp:extent cx="3344400" cy="590400"/>
              <wp:effectExtent l="0" t="0" r="0" b="635"/>
              <wp:wrapNone/>
              <wp:docPr id="1" name="Afbeelding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1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4400" cy="59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177C" w:rsidRDefault="003C177C" w14:paraId="518FE3C0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177C" w:rsidRDefault="003C177C" w14:paraId="499D22D2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63363"/>
    <w:multiLevelType w:val="hybridMultilevel"/>
    <w:tmpl w:val="2E409E2A"/>
    <w:lvl w:ilvl="0" w:tplc="BEAC8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2F1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0A7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6201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C812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1C4D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A41C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701A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8D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46F74"/>
    <w:multiLevelType w:val="hybridMultilevel"/>
    <w:tmpl w:val="24DEC2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843EC"/>
    <w:multiLevelType w:val="hybridMultilevel"/>
    <w:tmpl w:val="BADE4A56"/>
    <w:lvl w:ilvl="0" w:tplc="10CE114A">
      <w:start w:val="1"/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34528"/>
    <w:multiLevelType w:val="multilevel"/>
    <w:tmpl w:val="9BD2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061361">
    <w:abstractNumId w:val="0"/>
  </w:num>
  <w:num w:numId="2" w16cid:durableId="16391664">
    <w:abstractNumId w:val="1"/>
  </w:num>
  <w:num w:numId="3" w16cid:durableId="1406031550">
    <w:abstractNumId w:val="3"/>
  </w:num>
  <w:num w:numId="4" w16cid:durableId="1443921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E7"/>
    <w:rsid w:val="00005637"/>
    <w:rsid w:val="00015688"/>
    <w:rsid w:val="00025F28"/>
    <w:rsid w:val="000268F1"/>
    <w:rsid w:val="0006433A"/>
    <w:rsid w:val="000C5F21"/>
    <w:rsid w:val="000D370A"/>
    <w:rsid w:val="000F6EEB"/>
    <w:rsid w:val="0010791E"/>
    <w:rsid w:val="00111E73"/>
    <w:rsid w:val="0011504E"/>
    <w:rsid w:val="00116C89"/>
    <w:rsid w:val="0012181A"/>
    <w:rsid w:val="00144788"/>
    <w:rsid w:val="00153BD1"/>
    <w:rsid w:val="00154EF7"/>
    <w:rsid w:val="001A6AE7"/>
    <w:rsid w:val="001B3FD3"/>
    <w:rsid w:val="001C61DE"/>
    <w:rsid w:val="001C7BF4"/>
    <w:rsid w:val="001C7C1F"/>
    <w:rsid w:val="00232D37"/>
    <w:rsid w:val="00243653"/>
    <w:rsid w:val="0024510A"/>
    <w:rsid w:val="00253555"/>
    <w:rsid w:val="00277B66"/>
    <w:rsid w:val="002B1FBD"/>
    <w:rsid w:val="002B3F07"/>
    <w:rsid w:val="002C2B89"/>
    <w:rsid w:val="002E1369"/>
    <w:rsid w:val="003266EC"/>
    <w:rsid w:val="00331FBC"/>
    <w:rsid w:val="00352154"/>
    <w:rsid w:val="003558D6"/>
    <w:rsid w:val="00362367"/>
    <w:rsid w:val="00375954"/>
    <w:rsid w:val="003A4553"/>
    <w:rsid w:val="003A5B28"/>
    <w:rsid w:val="003B20FE"/>
    <w:rsid w:val="003B522A"/>
    <w:rsid w:val="003C177C"/>
    <w:rsid w:val="003C260F"/>
    <w:rsid w:val="003D5822"/>
    <w:rsid w:val="003E7B93"/>
    <w:rsid w:val="003E7F42"/>
    <w:rsid w:val="003F48A0"/>
    <w:rsid w:val="00400026"/>
    <w:rsid w:val="00406190"/>
    <w:rsid w:val="00412530"/>
    <w:rsid w:val="00425215"/>
    <w:rsid w:val="004365A8"/>
    <w:rsid w:val="00437728"/>
    <w:rsid w:val="00445B19"/>
    <w:rsid w:val="00466D11"/>
    <w:rsid w:val="00474069"/>
    <w:rsid w:val="004747C2"/>
    <w:rsid w:val="00474A50"/>
    <w:rsid w:val="004A5DE5"/>
    <w:rsid w:val="004A6023"/>
    <w:rsid w:val="004B7A04"/>
    <w:rsid w:val="004D380B"/>
    <w:rsid w:val="004D3D21"/>
    <w:rsid w:val="004D435F"/>
    <w:rsid w:val="00502C91"/>
    <w:rsid w:val="00513008"/>
    <w:rsid w:val="0052105B"/>
    <w:rsid w:val="005237C9"/>
    <w:rsid w:val="00526E29"/>
    <w:rsid w:val="005279E5"/>
    <w:rsid w:val="00532B2F"/>
    <w:rsid w:val="005443EE"/>
    <w:rsid w:val="0054581F"/>
    <w:rsid w:val="0055394A"/>
    <w:rsid w:val="00564E8D"/>
    <w:rsid w:val="00566FB1"/>
    <w:rsid w:val="0057367D"/>
    <w:rsid w:val="005764DB"/>
    <w:rsid w:val="005941A2"/>
    <w:rsid w:val="0059710E"/>
    <w:rsid w:val="005D4DF4"/>
    <w:rsid w:val="005E615F"/>
    <w:rsid w:val="005F48DF"/>
    <w:rsid w:val="005F74E8"/>
    <w:rsid w:val="00604D6E"/>
    <w:rsid w:val="00606A5B"/>
    <w:rsid w:val="006177BD"/>
    <w:rsid w:val="006433F2"/>
    <w:rsid w:val="00657CF2"/>
    <w:rsid w:val="0069211E"/>
    <w:rsid w:val="006A4529"/>
    <w:rsid w:val="006D09ED"/>
    <w:rsid w:val="006F5413"/>
    <w:rsid w:val="006F77EE"/>
    <w:rsid w:val="007002EC"/>
    <w:rsid w:val="007027C6"/>
    <w:rsid w:val="00706A62"/>
    <w:rsid w:val="007116BF"/>
    <w:rsid w:val="0071551B"/>
    <w:rsid w:val="007253F1"/>
    <w:rsid w:val="0072643B"/>
    <w:rsid w:val="007327E8"/>
    <w:rsid w:val="0073446B"/>
    <w:rsid w:val="00750AD3"/>
    <w:rsid w:val="0076161F"/>
    <w:rsid w:val="00764557"/>
    <w:rsid w:val="00780C25"/>
    <w:rsid w:val="00792CD7"/>
    <w:rsid w:val="007B06A4"/>
    <w:rsid w:val="007C2B6A"/>
    <w:rsid w:val="007C4E45"/>
    <w:rsid w:val="007D118E"/>
    <w:rsid w:val="007E7D3F"/>
    <w:rsid w:val="00837956"/>
    <w:rsid w:val="00840E2A"/>
    <w:rsid w:val="00842AB4"/>
    <w:rsid w:val="00873468"/>
    <w:rsid w:val="008B2B9B"/>
    <w:rsid w:val="008B5865"/>
    <w:rsid w:val="008B7E55"/>
    <w:rsid w:val="00902107"/>
    <w:rsid w:val="00904B11"/>
    <w:rsid w:val="00905CEE"/>
    <w:rsid w:val="00911F82"/>
    <w:rsid w:val="00913A0F"/>
    <w:rsid w:val="00914624"/>
    <w:rsid w:val="00937660"/>
    <w:rsid w:val="00967F7F"/>
    <w:rsid w:val="009705CB"/>
    <w:rsid w:val="009708EB"/>
    <w:rsid w:val="00970A5A"/>
    <w:rsid w:val="00976326"/>
    <w:rsid w:val="009916D6"/>
    <w:rsid w:val="009963A9"/>
    <w:rsid w:val="009973F8"/>
    <w:rsid w:val="009B44FE"/>
    <w:rsid w:val="009C6343"/>
    <w:rsid w:val="009D32D7"/>
    <w:rsid w:val="009D5EAC"/>
    <w:rsid w:val="009E68D2"/>
    <w:rsid w:val="009F04D5"/>
    <w:rsid w:val="009F0691"/>
    <w:rsid w:val="009F2B13"/>
    <w:rsid w:val="00A1289A"/>
    <w:rsid w:val="00A63052"/>
    <w:rsid w:val="00A65B33"/>
    <w:rsid w:val="00A7390F"/>
    <w:rsid w:val="00A77331"/>
    <w:rsid w:val="00A775AE"/>
    <w:rsid w:val="00A908D3"/>
    <w:rsid w:val="00AA2158"/>
    <w:rsid w:val="00AA2DD0"/>
    <w:rsid w:val="00AA6455"/>
    <w:rsid w:val="00AB33F2"/>
    <w:rsid w:val="00AC244F"/>
    <w:rsid w:val="00AC7828"/>
    <w:rsid w:val="00AD676D"/>
    <w:rsid w:val="00B90F5A"/>
    <w:rsid w:val="00B976B3"/>
    <w:rsid w:val="00BB4B34"/>
    <w:rsid w:val="00BC698E"/>
    <w:rsid w:val="00BD4886"/>
    <w:rsid w:val="00C0522A"/>
    <w:rsid w:val="00C136D7"/>
    <w:rsid w:val="00C175A9"/>
    <w:rsid w:val="00C231E7"/>
    <w:rsid w:val="00C274BF"/>
    <w:rsid w:val="00C34E5A"/>
    <w:rsid w:val="00C379BE"/>
    <w:rsid w:val="00C41EFA"/>
    <w:rsid w:val="00C54F64"/>
    <w:rsid w:val="00C562BE"/>
    <w:rsid w:val="00C74BF9"/>
    <w:rsid w:val="00C76029"/>
    <w:rsid w:val="00C7638D"/>
    <w:rsid w:val="00C7726C"/>
    <w:rsid w:val="00C775CA"/>
    <w:rsid w:val="00C87C3B"/>
    <w:rsid w:val="00CA2A48"/>
    <w:rsid w:val="00CD0BB5"/>
    <w:rsid w:val="00CD4C4E"/>
    <w:rsid w:val="00CE6CDF"/>
    <w:rsid w:val="00CE6E6B"/>
    <w:rsid w:val="00CF5D9D"/>
    <w:rsid w:val="00D0058C"/>
    <w:rsid w:val="00D012F3"/>
    <w:rsid w:val="00D06EE7"/>
    <w:rsid w:val="00D12575"/>
    <w:rsid w:val="00D14F5A"/>
    <w:rsid w:val="00D263A2"/>
    <w:rsid w:val="00D65698"/>
    <w:rsid w:val="00D73DBE"/>
    <w:rsid w:val="00D745BC"/>
    <w:rsid w:val="00D860D5"/>
    <w:rsid w:val="00D944BB"/>
    <w:rsid w:val="00DA6C79"/>
    <w:rsid w:val="00DB7152"/>
    <w:rsid w:val="00DC5B89"/>
    <w:rsid w:val="00DF0615"/>
    <w:rsid w:val="00E00C1B"/>
    <w:rsid w:val="00E272E7"/>
    <w:rsid w:val="00E36C95"/>
    <w:rsid w:val="00E42157"/>
    <w:rsid w:val="00E629D9"/>
    <w:rsid w:val="00E7074B"/>
    <w:rsid w:val="00E710D3"/>
    <w:rsid w:val="00E92AF6"/>
    <w:rsid w:val="00EA6611"/>
    <w:rsid w:val="00EB42A4"/>
    <w:rsid w:val="00F03CAA"/>
    <w:rsid w:val="00F068FC"/>
    <w:rsid w:val="00F127D4"/>
    <w:rsid w:val="00F13477"/>
    <w:rsid w:val="00F23E9A"/>
    <w:rsid w:val="00F271A6"/>
    <w:rsid w:val="00F44F80"/>
    <w:rsid w:val="00F52A12"/>
    <w:rsid w:val="00F666FB"/>
    <w:rsid w:val="00F726C3"/>
    <w:rsid w:val="00F73223"/>
    <w:rsid w:val="00F870FA"/>
    <w:rsid w:val="00FC6D39"/>
    <w:rsid w:val="00FF3E88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A1CC5F"/>
  <w15:docId w15:val="{2EABF1D5-38EC-4148-8008-8174D3B8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3FD3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706A62"/>
    <w:pPr>
      <w:tabs>
        <w:tab w:val="center" w:pos="4536"/>
        <w:tab w:val="right" w:pos="9072"/>
      </w:tabs>
    </w:pPr>
    <w:rPr>
      <w:sz w:val="24"/>
    </w:rPr>
  </w:style>
  <w:style w:type="character" w:customStyle="1" w:styleId="VoettekstChar">
    <w:name w:val="Voettekst Char"/>
    <w:basedOn w:val="Standaardalinea-lettertype"/>
    <w:link w:val="Voettekst"/>
    <w:rsid w:val="00706A62"/>
    <w:rPr>
      <w:rFonts w:ascii="Arial" w:hAnsi="Arial"/>
      <w:sz w:val="24"/>
    </w:rPr>
  </w:style>
  <w:style w:type="paragraph" w:styleId="Koptekst">
    <w:name w:val="header"/>
    <w:basedOn w:val="Standaard"/>
    <w:link w:val="KoptekstChar"/>
    <w:rsid w:val="00706A6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06A62"/>
    <w:rPr>
      <w:rFonts w:ascii="Arial" w:hAnsi="Arial"/>
    </w:rPr>
  </w:style>
  <w:style w:type="table" w:styleId="Tabelraster">
    <w:name w:val="Table Grid"/>
    <w:basedOn w:val="Standaardtabel"/>
    <w:rsid w:val="00706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068FC"/>
    <w:rPr>
      <w:color w:val="808080"/>
    </w:rPr>
  </w:style>
  <w:style w:type="paragraph" w:styleId="Ballontekst">
    <w:name w:val="Balloon Text"/>
    <w:basedOn w:val="Standaard"/>
    <w:link w:val="BallontekstChar"/>
    <w:semiHidden/>
    <w:unhideWhenUsed/>
    <w:rsid w:val="0013244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32447"/>
    <w:rPr>
      <w:rFonts w:ascii="Tahoma" w:hAnsi="Tahoma" w:cs="Tahoma"/>
      <w:sz w:val="16"/>
      <w:szCs w:val="16"/>
    </w:rPr>
  </w:style>
  <w:style w:type="character" w:styleId="Hyperlink">
    <w:name w:val="Hyperlink"/>
    <w:rsid w:val="009F04D5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9F04D5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D6569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061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helmond.nl/facturen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Brief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580D127A5F64F09AB8DBECBFB9F9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FE846-3FCC-426B-AA99-04CDF78E29D4}"/>
      </w:docPartPr>
      <w:docPartBody>
        <w:p w:rsidR="00823F03" w:rsidRDefault="004D3886">
          <w:r w:rsidRPr="006630F9">
            <w:rPr>
              <w:rStyle w:val="Tekstvantijdelijkeaanduiding"/>
            </w:rPr>
            <w:t>Tekstelement voettekst</w:t>
          </w:r>
        </w:p>
      </w:docPartBody>
    </w:docPart>
    <w:docPart>
      <w:docPartPr>
        <w:name w:val="22C145B065A84A3B8FAF62F909AD0DF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C22866-AA2D-449D-8793-5196E79A5546}"/>
      </w:docPartPr>
      <w:docPartBody>
        <w:p w:rsidR="00D20762" w:rsidRDefault="00B04E7E" w:rsidP="00B04E7E">
          <w:pPr>
            <w:pStyle w:val="22C145B065A84A3B8FAF62F909AD0DFA2"/>
          </w:pPr>
          <w:r w:rsidRPr="00F60EBD">
            <w:rPr>
              <w:rStyle w:val="Tekstvantijdelijkeaanduiding"/>
            </w:rPr>
            <w:t>GeefEenOmschrijving</w:t>
          </w:r>
        </w:p>
      </w:docPartBody>
    </w:docPart>
    <w:docPart>
      <w:docPartPr>
        <w:name w:val="4783FC4EDC0E456C8D5779329A7E413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D2D3D8-4802-42D9-BF6C-520DE48C98D3}"/>
      </w:docPartPr>
      <w:docPartBody>
        <w:p w:rsidR="00226A2E" w:rsidRDefault="00B04E7E" w:rsidP="00B04E7E">
          <w:pPr>
            <w:pStyle w:val="4783FC4EDC0E456C8D5779329A7E41302"/>
          </w:pPr>
          <w:r w:rsidRPr="003B7254">
            <w:rPr>
              <w:rStyle w:val="Tekstvantijdelijkeaanduiding"/>
            </w:rPr>
            <w:t>Bedrag</w:t>
          </w:r>
        </w:p>
      </w:docPartBody>
    </w:docPart>
    <w:docPart>
      <w:docPartPr>
        <w:name w:val="E4AACCEA21A44562A68CC1CFC2CC68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A678F8C-F0D8-4D4F-B914-14C70FBBB139}"/>
      </w:docPartPr>
      <w:docPartBody>
        <w:p w:rsidR="00226A2E" w:rsidRDefault="00B04E7E" w:rsidP="00B04E7E">
          <w:pPr>
            <w:pStyle w:val="E4AACCEA21A44562A68CC1CFC2CC68412"/>
          </w:pPr>
          <w:r w:rsidRPr="003B7254">
            <w:rPr>
              <w:rStyle w:val="Tekstvantijdelijkeaanduiding"/>
            </w:rPr>
            <w:t>MaakEenKeuzeVoorDeVoorwaarden.Name</w:t>
          </w:r>
        </w:p>
      </w:docPartBody>
    </w:docPart>
    <w:docPart>
      <w:docPartPr>
        <w:name w:val="C51B6D503A9641E7BDE8F356B93F3E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22D453A-931A-4FE9-A227-3353B2B2F2F6}"/>
      </w:docPartPr>
      <w:docPartBody>
        <w:p w:rsidR="00226A2E" w:rsidRDefault="00B04E7E" w:rsidP="00B04E7E">
          <w:pPr>
            <w:pStyle w:val="C51B6D503A9641E7BDE8F356B93F3ECC2"/>
          </w:pPr>
          <w:r w:rsidRPr="003B7254">
            <w:rPr>
              <w:rStyle w:val="Tekstvantijdelijkeaanduiding"/>
            </w:rPr>
            <w:t>AlsUNogOverigeInformatieHeeftKunUDieHierKwijt</w:t>
          </w:r>
        </w:p>
      </w:docPartBody>
    </w:docPart>
    <w:docPart>
      <w:docPartPr>
        <w:name w:val="39F63557CD8E4B3198FF049A39D79F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4D7D2E5-F251-4912-A1B1-C0AD1EDD7598}"/>
      </w:docPartPr>
      <w:docPartBody>
        <w:p w:rsidR="00226A2E" w:rsidRDefault="00D20762">
          <w:r w:rsidRPr="003B7254">
            <w:rPr>
              <w:rStyle w:val="Tekstvantijdelijkeaanduiding"/>
            </w:rPr>
            <w:t>AlsUNogOverigeInformatieHeeftKunUDieHier</w:t>
          </w:r>
        </w:p>
      </w:docPartBody>
    </w:docPart>
    <w:docPart>
      <w:docPartPr>
        <w:name w:val="2242A67254484ACCA0B9DA1874C121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28EDF9-2EE6-40CB-8D13-DDC8E91DA758}"/>
      </w:docPartPr>
      <w:docPartBody>
        <w:p w:rsidR="00226A2E" w:rsidRDefault="00B04E7E" w:rsidP="00B04E7E">
          <w:pPr>
            <w:pStyle w:val="2242A67254484ACCA0B9DA1874C121132"/>
          </w:pPr>
          <w:r w:rsidRPr="003B7254">
            <w:rPr>
              <w:rStyle w:val="Tekstvantijdelijkeaanduiding"/>
            </w:rPr>
            <w:t>Dimensie1GrootboekVerplicht</w:t>
          </w:r>
        </w:p>
      </w:docPartBody>
    </w:docPart>
    <w:docPart>
      <w:docPartPr>
        <w:name w:val="B9EDA2C6376C43B4A068ABC5447DE55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547E38D-6C39-4ECD-986A-E63BFFABED7E}"/>
      </w:docPartPr>
      <w:docPartBody>
        <w:p w:rsidR="00226A2E" w:rsidRDefault="00B04E7E" w:rsidP="00B04E7E">
          <w:pPr>
            <w:pStyle w:val="B9EDA2C6376C43B4A068ABC5447DE55F2"/>
          </w:pPr>
          <w:r w:rsidRPr="003B7254">
            <w:rPr>
              <w:rStyle w:val="Tekstvantijdelijkeaanduiding"/>
            </w:rPr>
            <w:t>Dimensie2KostenplaatsVerplicht</w:t>
          </w:r>
        </w:p>
      </w:docPartBody>
    </w:docPart>
    <w:docPart>
      <w:docPartPr>
        <w:name w:val="31381C60382A4CC48CEB98265AD026F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D22D068-6B90-41A5-A028-7865BB5DC0BF}"/>
      </w:docPartPr>
      <w:docPartBody>
        <w:p w:rsidR="00226A2E" w:rsidRDefault="00B04E7E" w:rsidP="00B04E7E">
          <w:pPr>
            <w:pStyle w:val="31381C60382A4CC48CEB98265AD026F02"/>
          </w:pPr>
          <w:r w:rsidRPr="003B7254">
            <w:rPr>
              <w:rStyle w:val="Tekstvantijdelijkeaanduiding"/>
            </w:rPr>
            <w:t>Dimensie3Project</w:t>
          </w:r>
        </w:p>
      </w:docPartBody>
    </w:docPart>
    <w:docPart>
      <w:docPartPr>
        <w:name w:val="68B47A4F0E364D90AAAC6E83A1CDFB1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89CE6A-A63A-40B8-9E6C-358414EA8C1C}"/>
      </w:docPartPr>
      <w:docPartBody>
        <w:p w:rsidR="00226A2E" w:rsidRDefault="00B04E7E" w:rsidP="00B04E7E">
          <w:pPr>
            <w:pStyle w:val="68B47A4F0E364D90AAAC6E83A1CDFB1B2"/>
          </w:pPr>
          <w:r w:rsidRPr="003B7254">
            <w:rPr>
              <w:rStyle w:val="Tekstvantijdelijkeaanduiding"/>
            </w:rPr>
            <w:t>Dimensie4Object</w:t>
          </w:r>
        </w:p>
      </w:docPartBody>
    </w:docPart>
    <w:docPart>
      <w:docPartPr>
        <w:name w:val="7BA0DED3AEA944D4B741CE0B2FBC39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009338-75B4-4DD2-A67D-9D0F6695982E}"/>
      </w:docPartPr>
      <w:docPartBody>
        <w:p w:rsidR="00226A2E" w:rsidRDefault="00D20762">
          <w:r w:rsidRPr="003B7254">
            <w:rPr>
              <w:rStyle w:val="Tekstvantijdelijkeaanduiding"/>
            </w:rPr>
            <w:t>~Dimensie3Project</w:t>
          </w:r>
        </w:p>
      </w:docPartBody>
    </w:docPart>
    <w:docPart>
      <w:docPartPr>
        <w:name w:val="9E28D9C7273F4DBEBD0A16DDE86F6A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959FECE-7F10-481C-89A3-FB5D94ACAC87}"/>
      </w:docPartPr>
      <w:docPartBody>
        <w:p w:rsidR="00226A2E" w:rsidRDefault="00D20762">
          <w:r w:rsidRPr="003B7254">
            <w:rPr>
              <w:rStyle w:val="Tekstvantijdelijkeaanduiding"/>
            </w:rPr>
            <w:t>~Dimensie4Object</w:t>
          </w:r>
        </w:p>
      </w:docPartBody>
    </w:docPart>
    <w:docPart>
      <w:docPartPr>
        <w:name w:val="02E2C59D3DD64E8DB2B79873303E1B7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119D759-D568-44B3-8154-3DFB120096C0}"/>
      </w:docPartPr>
      <w:docPartBody>
        <w:p w:rsidR="00226A2E" w:rsidRDefault="00B04E7E" w:rsidP="00B04E7E">
          <w:pPr>
            <w:pStyle w:val="02E2C59D3DD64E8DB2B79873303E1B752"/>
          </w:pPr>
          <w:r w:rsidRPr="003B7254">
            <w:rPr>
              <w:rStyle w:val="Tekstvantijdelijkeaanduiding"/>
            </w:rPr>
            <w:t>NaamOpdracht</w:t>
          </w:r>
        </w:p>
      </w:docPartBody>
    </w:docPart>
    <w:docPart>
      <w:docPartPr>
        <w:name w:val="A6C4B72EBD7C4545884CE35938F639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3983F8-EB52-4802-88FC-53D4822F42A6}"/>
      </w:docPartPr>
      <w:docPartBody>
        <w:p w:rsidR="00226A2E" w:rsidRDefault="00B04E7E" w:rsidP="00B04E7E">
          <w:pPr>
            <w:pStyle w:val="A6C4B72EBD7C4545884CE35938F6393E2"/>
          </w:pPr>
          <w:r w:rsidRPr="003B7254">
            <w:rPr>
              <w:rStyle w:val="Tekstvantijdelijkeaanduiding"/>
            </w:rPr>
            <w:t>GeefDeNaamDeelBudgethouder</w:t>
          </w:r>
        </w:p>
      </w:docPartBody>
    </w:docPart>
    <w:docPart>
      <w:docPartPr>
        <w:name w:val="3CECE108E0ED4D359F6C77E2C818CF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A13DA0-D41D-4071-BC28-7FA775559714}"/>
      </w:docPartPr>
      <w:docPartBody>
        <w:p w:rsidR="00226A2E" w:rsidRDefault="00B04E7E" w:rsidP="00B04E7E">
          <w:pPr>
            <w:pStyle w:val="3CECE108E0ED4D359F6C77E2C818CF952"/>
          </w:pPr>
          <w:r w:rsidRPr="003B7254">
            <w:rPr>
              <w:rStyle w:val="Tekstvantijdelijkeaanduiding"/>
            </w:rPr>
            <w:t>GeefDeNaamVanDePrestatieverklaarder</w:t>
          </w:r>
        </w:p>
      </w:docPartBody>
    </w:docPart>
    <w:docPart>
      <w:docPartPr>
        <w:name w:val="73F6C9403EE045078284AA42669A1C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A74179-B1C5-4F9B-AAFE-FF2260766100}"/>
      </w:docPartPr>
      <w:docPartBody>
        <w:p w:rsidR="00226A2E" w:rsidRDefault="00B04E7E" w:rsidP="00B04E7E">
          <w:pPr>
            <w:pStyle w:val="73F6C9403EE045078284AA42669A1C922"/>
          </w:pPr>
          <w:r w:rsidRPr="003B7254">
            <w:rPr>
              <w:rStyle w:val="Tekstvantijdelijkeaanduiding"/>
            </w:rPr>
            <w:t>GeefHetTelefoonnummerVanDePrestatieverklaarder</w:t>
          </w:r>
        </w:p>
      </w:docPartBody>
    </w:docPart>
    <w:docPart>
      <w:docPartPr>
        <w:name w:val="4AE27885E677449A8DAC3377507BE5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36F57D-371A-4BEE-832B-EF7EF8973EBD}"/>
      </w:docPartPr>
      <w:docPartBody>
        <w:p w:rsidR="00226A2E" w:rsidRDefault="00B04E7E" w:rsidP="00B04E7E">
          <w:pPr>
            <w:pStyle w:val="4AE27885E677449A8DAC3377507BE5082"/>
          </w:pPr>
          <w:r w:rsidRPr="003B7254">
            <w:rPr>
              <w:rStyle w:val="Tekstvantijdelijkeaanduiding"/>
            </w:rPr>
            <w:t>GeefHetEMailAdresVanDePrestatieverklaarder</w:t>
          </w:r>
        </w:p>
      </w:docPartBody>
    </w:docPart>
    <w:docPart>
      <w:docPartPr>
        <w:name w:val="31CE1E897BE5465BBA2D4D3F625782A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40982A-F417-4F7F-A10C-E24AE884D106}"/>
      </w:docPartPr>
      <w:docPartBody>
        <w:p w:rsidR="00226A2E" w:rsidRDefault="00B04E7E" w:rsidP="00B04E7E">
          <w:pPr>
            <w:pStyle w:val="31CE1E897BE5465BBA2D4D3F625782AC3"/>
          </w:pPr>
          <w:r w:rsidRPr="003B7254">
            <w:rPr>
              <w:rStyle w:val="Tekstvantijdelijkeaanduiding"/>
            </w:rPr>
            <w:t>WerkJeBijAEEnIsDeBtwVerleggingsregelingBijDezeOpdrachtVanToepassing.Waarde</w:t>
          </w:r>
        </w:p>
      </w:docPartBody>
    </w:docPart>
    <w:docPart>
      <w:docPartPr>
        <w:name w:val="318F57638493456F9F4BC3C82FF31FC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B3F3282-8B44-4397-B3C9-2213A99D1068}"/>
      </w:docPartPr>
      <w:docPartBody>
        <w:p w:rsidR="00226A2E" w:rsidRDefault="00B04E7E" w:rsidP="00B04E7E">
          <w:pPr>
            <w:pStyle w:val="318F57638493456F9F4BC3C82FF31FCC3"/>
          </w:pPr>
          <w:r w:rsidRPr="003B7254">
            <w:rPr>
              <w:rStyle w:val="Tekstvantijdelijkeaanduiding"/>
            </w:rPr>
            <w:t>Wet Bro</w:t>
          </w:r>
        </w:p>
      </w:docPartBody>
    </w:docPart>
    <w:docPart>
      <w:docPartPr>
        <w:name w:val="EF6CAE93937D42499B953966A73926E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F89F01-2F50-410F-A2FC-A42A6958E357}"/>
      </w:docPartPr>
      <w:docPartBody>
        <w:p w:rsidR="00B04E7E" w:rsidRDefault="00B04E7E" w:rsidP="00B04E7E">
          <w:pPr>
            <w:pStyle w:val="EF6CAE93937D42499B953966A73926E72"/>
          </w:pPr>
          <w:r w:rsidRPr="000A7028">
            <w:rPr>
              <w:rStyle w:val="Tekstvantijdelijkeaanduiding"/>
            </w:rPr>
            <w:t>Gevolge</w:t>
          </w:r>
        </w:p>
      </w:docPartBody>
    </w:docPart>
    <w:docPart>
      <w:docPartPr>
        <w:name w:val="1C8B35CAE3B44456A10B70BF22C6FE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3B93819-FD07-455A-9B6D-4C111693075D}"/>
      </w:docPartPr>
      <w:docPartBody>
        <w:p w:rsidR="00B04E7E" w:rsidRDefault="00B04E7E" w:rsidP="00B04E7E">
          <w:pPr>
            <w:pStyle w:val="1C8B35CAE3B44456A10B70BF22C6FE842"/>
          </w:pPr>
          <w:r w:rsidRPr="000A7028">
            <w:rPr>
              <w:rStyle w:val="Tekstvantijdelijkeaanduiding"/>
            </w:rPr>
            <w:t>Periode</w:t>
          </w:r>
        </w:p>
      </w:docPartBody>
    </w:docPart>
    <w:docPart>
      <w:docPartPr>
        <w:name w:val="51A37C82DEF8499B85429C6E292659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EDCF18-DD00-49F8-84DF-5104301D700A}"/>
      </w:docPartPr>
      <w:docPartBody>
        <w:p w:rsidR="00B04E7E" w:rsidRDefault="00B04E7E" w:rsidP="00B04E7E">
          <w:pPr>
            <w:pStyle w:val="51A37C82DEF8499B85429C6E2926592F2"/>
          </w:pPr>
          <w:r w:rsidRPr="000A7028">
            <w:rPr>
              <w:rStyle w:val="Tekstvantijdelijkeaanduiding"/>
            </w:rPr>
            <w:t>Aanbesteed</w:t>
          </w:r>
        </w:p>
      </w:docPartBody>
    </w:docPart>
    <w:docPart>
      <w:docPartPr>
        <w:name w:val="FBE464ED6B45421FB382B21C78864CD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30D494E-AC46-48E6-8AA8-CFA0D09FD789}"/>
      </w:docPartPr>
      <w:docPartBody>
        <w:p w:rsidR="003638B9" w:rsidRDefault="00637053">
          <w:r w:rsidRPr="000A7028">
            <w:rPr>
              <w:rStyle w:val="Tekstvantijdelijkeaanduiding"/>
            </w:rPr>
            <w:t>Termijnen</w:t>
          </w:r>
        </w:p>
      </w:docPartBody>
    </w:docPart>
    <w:docPart>
      <w:docPartPr>
        <w:name w:val="F873AB625C374E4CB1A156C7F9113A9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4FA0380-05F6-47C6-A168-F2A9A1D5E276}"/>
      </w:docPartPr>
      <w:docPartBody>
        <w:p w:rsidR="002A15B7" w:rsidRDefault="003638B9">
          <w:r w:rsidRPr="00F00216">
            <w:rPr>
              <w:rStyle w:val="Tekstvantijdelijkeaanduiding"/>
            </w:rPr>
            <w:t>Tekstelement keuze NNPNP</w:t>
          </w:r>
        </w:p>
      </w:docPartBody>
    </w:docPart>
    <w:docPart>
      <w:docPartPr>
        <w:name w:val="79BBCDE86B844094B1B90D74AAF9F2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A8E338-D739-4C9D-8452-C721203701DC}"/>
      </w:docPartPr>
      <w:docPartBody>
        <w:p w:rsidR="00483022" w:rsidRDefault="007B094D">
          <w:r w:rsidRPr="00BB0C64">
            <w:rPr>
              <w:rStyle w:val="Tekstvantijdelijkeaanduiding"/>
            </w:rPr>
            <w:t>Afsluiting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86"/>
    <w:rsid w:val="00077C1B"/>
    <w:rsid w:val="00080E92"/>
    <w:rsid w:val="000965F1"/>
    <w:rsid w:val="001458AE"/>
    <w:rsid w:val="00226A2E"/>
    <w:rsid w:val="002A15B7"/>
    <w:rsid w:val="003638B9"/>
    <w:rsid w:val="00483022"/>
    <w:rsid w:val="004D3886"/>
    <w:rsid w:val="00637053"/>
    <w:rsid w:val="007B094D"/>
    <w:rsid w:val="007D5A90"/>
    <w:rsid w:val="00823F03"/>
    <w:rsid w:val="00842AB4"/>
    <w:rsid w:val="008B2EDC"/>
    <w:rsid w:val="009D3652"/>
    <w:rsid w:val="00A763B0"/>
    <w:rsid w:val="00AD0A73"/>
    <w:rsid w:val="00B04E7E"/>
    <w:rsid w:val="00B86F91"/>
    <w:rsid w:val="00C41EFA"/>
    <w:rsid w:val="00D20762"/>
    <w:rsid w:val="00DB69FE"/>
    <w:rsid w:val="00E726DF"/>
    <w:rsid w:val="00EA53F2"/>
    <w:rsid w:val="00EB5EBE"/>
    <w:rsid w:val="00ED02AE"/>
    <w:rsid w:val="00E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3886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B094D"/>
    <w:rPr>
      <w:color w:val="808080"/>
    </w:rPr>
  </w:style>
  <w:style w:type="paragraph" w:customStyle="1" w:styleId="EF6CAE93937D42499B953966A73926E72">
    <w:name w:val="EF6CAE93937D42499B953966A73926E7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C8B35CAE3B44456A10B70BF22C6FE842">
    <w:name w:val="1C8B35CAE3B44456A10B70BF22C6FE84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51A37C82DEF8499B85429C6E2926592F2">
    <w:name w:val="51A37C82DEF8499B85429C6E2926592F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2C145B065A84A3B8FAF62F909AD0DFA2">
    <w:name w:val="22C145B065A84A3B8FAF62F909AD0DFA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18F57638493456F9F4BC3C82FF31FCC3">
    <w:name w:val="318F57638493456F9F4BC3C82FF31FCC3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783FC4EDC0E456C8D5779329A7E41302">
    <w:name w:val="4783FC4EDC0E456C8D5779329A7E4130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4AACCEA21A44562A68CC1CFC2CC68412">
    <w:name w:val="E4AACCEA21A44562A68CC1CFC2CC6841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51B6D503A9641E7BDE8F356B93F3ECC2">
    <w:name w:val="C51B6D503A9641E7BDE8F356B93F3ECC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242A67254484ACCA0B9DA1874C121132">
    <w:name w:val="2242A67254484ACCA0B9DA1874C12113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9EDA2C6376C43B4A068ABC5447DE55F2">
    <w:name w:val="B9EDA2C6376C43B4A068ABC5447DE55F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31381C60382A4CC48CEB98265AD026F02">
    <w:name w:val="31381C60382A4CC48CEB98265AD026F0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68B47A4F0E364D90AAAC6E83A1CDFB1B2">
    <w:name w:val="68B47A4F0E364D90AAAC6E83A1CDFB1B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02E2C59D3DD64E8DB2B79873303E1B752">
    <w:name w:val="02E2C59D3DD64E8DB2B79873303E1B75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A6C4B72EBD7C4545884CE35938F6393E2">
    <w:name w:val="A6C4B72EBD7C4545884CE35938F6393E2"/>
    <w:rsid w:val="00B04E7E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31CE1E897BE5465BBA2D4D3F625782AC3">
    <w:name w:val="31CE1E897BE5465BBA2D4D3F625782AC3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CECE108E0ED4D359F6C77E2C818CF952">
    <w:name w:val="3CECE108E0ED4D359F6C77E2C818CF95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3F6C9403EE045078284AA42669A1C922">
    <w:name w:val="73F6C9403EE045078284AA42669A1C92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E27885E677449A8DAC3377507BE5082">
    <w:name w:val="4AE27885E677449A8DAC3377507BE5082"/>
    <w:rsid w:val="00B04E7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{"type":"textElementPlaceholder","name":"TextElement2","label":"Adressering","locked":false,"helpTexts":null,"spacing":null},{"type":"heading","label":"Opdracht","name":"Opdracht","helpTexts":null,"locked":false,"spacing":null},{"type":"dropDown","label":"Geef aan wat van toepassing is:","name":"GeefAanWatVanToepassingIs","helpTexts":null,"locked":false,"spacing":null,"autoSelectFirstOption":false,"dataSourceName":"OpdrachtTenGevolge","defaultValue":null,"required":true,"distinct":false,"hideIfNoUserInteractionRequired":false,"shareValue":false,"dataSourceFieldName":"Name"},{"type":"dropDown","label":"Welke periode is van toepassing:","name":"WelkePeriodeIsVanToepassing","helpTexts":null,"locked":false,"spacing":null,"autoSelectFirstOption":false,"dataSourceName":"OpdrachtPeriode","defaultValue":null,"required":true,"distinct":false,"hideIfNoUserInteractionRequired":false,"shareValue":false,"dataSourceFieldName":"Name"},{"type":"dropDown","label":"Is er meervoudig onderhands aanbesteed?","name":"IsErMeervoudigOnderhandsAanbesteed","helpTexts":null,"locked":false,"spacing":null,"autoSelectFirstOption":false,"dataSourceName":"OpdrachtMeervoudigeAanbesteed","defaultValue":null,"required":true,"distinct":false,"hideIfNoUserInteractionRequired":false,"shareValue":false,"dataSourceFieldName":"Name"},{"type":"textBox","label":"Geef een omschrijving:","name":"GeefEenOmschrijving","helpTexts":null,"locked":false,"spacing":null,"defaultValue":null,"lines":5,"placeholder":"","required":true,"maxLength":null,"shareValue":false},{"type":"dropDown","label":"Werk je bij A&E of IBOR en heeft de opdracht betrekking op de BasisRegistratie Ondergrond (BRO)?","name":"WerkJeBijAEOfIborEnHeeftDeOpdrachtBetrekkingOpDeBasisRegistratieOndergrondBro","helpTexts":null,"locked":false,"spacing":null,"autoSelectFirstOption":false,"dataSourceName":"OpdrachtWetBRO","defaultValue":null,"required":true,"distinct":false,"hideIfNoUserInteractionRequired":false,"shareValue":false,"dataSourceFieldName":"Name"},{"type":"dropDown","label":"Werk je bij A&E en is de BTW-verleggingsregeling bij deze opdracht van toepassing?","name":"WerkJeBijAEEnIsDeBtwVerleggingsregelingBijDezeOpdrachtVanToepassing","helpTexts":null,"locked":false,"spacing":null,"autoSelectFirstOption":false,"dataSourceName":"OpdrachtBTWverleggingsregeling","defaultValue":null,"required":true,"distinct":false,"hideIfNoUserInteractionRequired":false,"shareValue":false,"dataSourceFieldName":"Name"},{"type":"heading","label":"Kosten & inkoopvoorwaarden","name":"KostenInkoopvoorwaarden","helpTexts":null,"locked":false,"spacing":null},{"type":"textBox","label":"Bedrag:","name":"Bedrag","helpTexts":null,"locked":false,"spacing":null,"defaultValue":null,"lines":1,"placeholder":"","required":true,"maxLength":null,"shareValue":false},{"type":"dropDown","label":" Maak een keuze voor de voorwaarden:","name":"MaakEenKeuzeVoorDeVoorwaarden","helpTexts":null,"locked":false,"spacing":null,"autoSelectFirstOption":false,"dataSourceName":"OpdrachtInkoopVoorwaarden","defaultValue":null,"required":true,"distinct":false,"hideIfNoUserInteractionRequired":false,"shareValue":false,"dataSourceFieldName":"Name"},{"type":"textBox","label":"Als u nog overige informatie heeft kun u die hier kwijt.","name":"AlsUNogOverigeInformatieHeeftKunUDieHierKwijt","helpTexts":null,"locked":false,"spacing":null,"defaultValue":null,"lines":5,"placeholder":"","required":false,"maxLength":null,"shareValue":false},{"type":"heading","label":"Factureren","name":"Factureren","helpTexts":null,"locked":false,"spacing":null},{"type":"textBox","label":"Dimensie 1 (grootboek) (verplicht):","name":"Dimensie1GrootboekVerplicht","helpTexts":null,"locked":false,"spacing":null,"defaultValue":null,"lines":1,"placeholder":"","required":true,"maxLength":null,"shareValue":false},{"type":"textBox","label":"Dimensie 2 (kostenplaats) (verplicht):","name":"Dimensie2KostenplaatsVerplicht","helpTexts":null,"locked":false,"spacing":null,"defaultValue":null,"lines":1,"placeholder":"","required":true,"maxLength":null,"shareValue":false},{"type":"textBox","label":"Dimensie 3 (project):","name":"Dimensie3Project","helpTexts":null,"locked":false,"spacing":null,"defaultValue":null,"lines":1,"placeholder":"","required":false,"maxLength":null,"shareValue":false},{"type":"textBox","label":"Dimensie 4 (object):","name":"Dimensie4Object","helpTexts":null,"locked":false,"spacing":null,"defaultValue":null,"lines":1,"placeholder":"","required":false,"maxLength":null,"shareValue":false},{"type":"textBox","label":"Naam opdracht: ","name":"NaamOpdracht","helpTexts":null,"locked":false,"spacing":null,"defaultValue":null,"lines":1,"placeholder":"","required":true,"maxLength":null,"shareValue":false},{"type":"textBox","label":"Geef de naam (deel)budgethouder:","name":"GeefDeNaamDeelBudgethouder","helpTexts":null,"locked":false,"spacing":null,"defaultValue":null,"lines":1,"placeholder":"","required":true,"maxLength":null,"shareValue":false},{"type":"dropDown","label":"Wordt het bedrag in termijnen betaald?","name":"WordtHetBedragInTermijnenBetaald","helpTexts":null,"locked":false,"spacing":null,"autoSelectFirstOption":false,"dataSourceName":"OpdrachtTermijnen","defaultValue":"Nee","required":true,"distinct":false,"hideIfNoUserInteractionRequired":false,"shareValue":false,"dataSourceFieldName":"Name"},{"type":"heading","label":"Prestatieverklaarder","name":"Prestatieverklaarder","helpTexts":null,"locked":false,"spacing":null},{"type":"textBox","label":"Geef de naam van de prestatieverklaarder:","name":"GeefDeNaamVanDePrestatieverklaarder","helpTexts":null,"locked":false,"spacing":null,"defaultValue":"{{UserProfile.VolledigeNaam}}","lines":1,"placeholder":"","required":true,"maxLength":null,"shareValue":false},{"type":"textBox","label":"Geef het telefoonnummer van de prestatieverklaarder:","name":"GeefHetTelefoonnummerVanDePrestatieverklaarder","helpTexts":null,"locked":false,"spacing":null,"defaultValue":"{{UserProfile.Telefoonnummer}}","lines":1,"placeholder":"","required":true,"maxLength":null,"shareValue":false},{"type":"textBox","label":"Geef het e-mail adres van de prestatieverklaarder:","name":"GeefHetEMailAdresVanDePrestatieverklaarder","helpTexts":null,"locked":false,"spacing":null,"defaultValue":"{{UserProfile.Emailadres}}","lines":1,"placeholder":"","required":true,"maxLength":null,"shareValue":false},{"type":"textElementPlaceholder","name":"TextElement1","label":"voettekst","locked":false,"helpTexts":null,"spacing":null},{"type":"textElementPlaceholder","name":"TextElement3","label":"Ondertekening","locked":false,"helpTexts":null,"spacing":null},{"type":"textElementPlaceholder","name":"TextElement4","label":"WET BRO","locked":false,"helpTexts":null,"spacing":null},{"type":"textElementPlaceholder","name":"TextElement5","label":"Factuur/Declaratie","locked":false,"helpTexts":null,"spacing":null},{"type":"textElementPlaceholder","name":"TextElement6","label":"Gevolge","locked":false,"helpTexts":null,"spacing":null},{"type":"textElementPlaceholder","name":"TextElement7","label":"Periode","locked":false,"helpTexts":null,"spacing":null},{"type":"textElementPlaceholder","name":"TextElement8","label":"Aanbesteed","locked":false,"helpTexts":null,"spacing":null},{"type":"textElementPlaceholder","name":"TextElement10","label":"Termijnen","locked":false,"helpTexts":null,"spacing":null}],"formDataEntries":[]}]]></TemplafyFormConfiguration>
</file>

<file path=customXml/item2.xml><?xml version="1.0" encoding="utf-8"?>
<TemplafyTemplateConfiguration><![CDATA[{"elementsMetadata":[],"transformationConfigurations":[{"image":"{{UserProfile.Organisatie.Logo.Logo}}","shapeName":"Logo alle pagina's","width":"{{UserProfile.Organisatie.Logo.Width}}","height":"","namedSections":"","namedPages":"{{NamedPages.All}}","numberedSections":[],"leftOffset":"{{UserProfile.Organisatie.Logo.LeftOffset}}","horizontalRelativePosition":"{{HorizontalRelativePosition.Page}}","horizontalAlignment":"","topOffset":"{{UserProfile.Organisatie.Logo.TopOffset}}","verticalRelativePosition":"{{VerticalRelativePosition.Page}}","verticalAlignment":"","imageTextWrapping":"{{ImageTextWrapping.BehindText}}","rotation":"","color":"","disableUpdates":false,"type":"imageHeader"}],"enableDocumentContentUpdater":true,"version":"2.0"}]]></TemplafyTemplateConfiguration>
</file>

<file path=customXml/itemProps1.xml><?xml version="1.0" encoding="utf-8"?>
<ds:datastoreItem xmlns:ds="http://schemas.openxmlformats.org/officeDocument/2006/customXml" ds:itemID="{091A76EC-52E2-4EBD-9545-B8F94C3E6216}">
  <ds:schemaRefs/>
</ds:datastoreItem>
</file>

<file path=customXml/itemProps2.xml><?xml version="1.0" encoding="utf-8"?>
<ds:datastoreItem xmlns:ds="http://schemas.openxmlformats.org/officeDocument/2006/customXml" ds:itemID="{BD71B417-04E1-4B53-819B-016ADAB20F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Brief.dotm</Template>
  <TotalTime>225</TotalTime>
  <Pages>2</Pages>
  <Words>344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Helmond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RonnieP</dc:creator>
  <cp:keywords/>
  <dc:description/>
  <cp:lastModifiedBy>Puts, Ronnie</cp:lastModifiedBy>
  <cp:revision>30</cp:revision>
  <dcterms:created xsi:type="dcterms:W3CDTF">2022-11-02T12:53:00Z</dcterms:created>
  <dcterms:modified xsi:type="dcterms:W3CDTF">2024-12-12T06:57:00Z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SIP_Label_809b38bc-0ed8-48ce-ab09-5250aa17f0d6_Enabled">
    <vt:lpwstr>true</vt:lpwstr>
  </op:property>
  <op:property fmtid="{D5CDD505-2E9C-101B-9397-08002B2CF9AE}" pid="3" name="MSIP_Label_809b38bc-0ed8-48ce-ab09-5250aa17f0d6_SetDate">
    <vt:lpwstr>2023-04-20T05:31:12Z</vt:lpwstr>
  </op:property>
  <op:property fmtid="{D5CDD505-2E9C-101B-9397-08002B2CF9AE}" pid="4" name="MSIP_Label_809b38bc-0ed8-48ce-ab09-5250aa17f0d6_Method">
    <vt:lpwstr>Standard</vt:lpwstr>
  </op:property>
  <op:property fmtid="{D5CDD505-2E9C-101B-9397-08002B2CF9AE}" pid="5" name="MSIP_Label_809b38bc-0ed8-48ce-ab09-5250aa17f0d6_Name">
    <vt:lpwstr>Public</vt:lpwstr>
  </op:property>
  <op:property fmtid="{D5CDD505-2E9C-101B-9397-08002B2CF9AE}" pid="6" name="MSIP_Label_809b38bc-0ed8-48ce-ab09-5250aa17f0d6_SiteId">
    <vt:lpwstr>7f263ce8-b129-4c08-b21c-36d0ebea0d03</vt:lpwstr>
  </op:property>
  <op:property fmtid="{D5CDD505-2E9C-101B-9397-08002B2CF9AE}" pid="7" name="MSIP_Label_809b38bc-0ed8-48ce-ab09-5250aa17f0d6_ActionId">
    <vt:lpwstr>3276396b-4362-4a66-a051-76427c97467e</vt:lpwstr>
  </op:property>
  <op:property fmtid="{D5CDD505-2E9C-101B-9397-08002B2CF9AE}" pid="8" name="MSIP_Label_809b38bc-0ed8-48ce-ab09-5250aa17f0d6_ContentBits">
    <vt:lpwstr>0</vt:lpwstr>
  </op:property>
</op:Properties>
</file>